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3B1" w:rsidRDefault="00E963B1">
      <w:r>
        <w:rPr>
          <w:noProof/>
        </w:rPr>
        <w:pict>
          <v:shapetype id="_x0000_t202" coordsize="21600,21600" o:spt="202" path="m,l,21600r21600,l21600,xe">
            <v:stroke joinstyle="miter"/>
            <v:path gradientshapeok="t" o:connecttype="rect"/>
          </v:shapetype>
          <v:shape id="_x0000_s1026" type="#_x0000_t202" style="position:absolute;margin-left:238.8pt;margin-top:76.8pt;width:276pt;height:121.8pt;z-index:251636736" filled="f" strokecolor="#a5a5a5" strokeweight=".25pt">
            <v:stroke dashstyle="dash"/>
            <v:textbox style="mso-next-textbox:#_x0000_s1026" inset="6mm,1.9mm,6mm,1.9mm">
              <w:txbxContent>
                <w:p w:rsidR="00E963B1" w:rsidRPr="0018724B" w:rsidRDefault="00E963B1" w:rsidP="0018724B">
                  <w:pPr>
                    <w:jc w:val="center"/>
                    <w:rPr>
                      <w:rFonts w:ascii="Trebuchet MS" w:hAnsi="Trebuchet MS" w:cs="Arial"/>
                      <w:sz w:val="8"/>
                      <w:szCs w:val="8"/>
                    </w:rPr>
                  </w:pPr>
                </w:p>
                <w:p w:rsidR="00E963B1" w:rsidRPr="00214BFF" w:rsidRDefault="00E963B1" w:rsidP="00383683">
                  <w:pPr>
                    <w:jc w:val="center"/>
                    <w:rPr>
                      <w:rFonts w:ascii="Trebuchet MS" w:hAnsi="Trebuchet MS"/>
                    </w:rPr>
                  </w:pPr>
                  <w:r w:rsidRPr="002608C1">
                    <w:rPr>
                      <w:sz w:val="28"/>
                      <w:szCs w:val="28"/>
                    </w:rPr>
                    <w:t>« Se comprendessimo pienamente l’amore di Dio, l'amore di Gesù che nasce e soffre, l'amore di Gesù nel SS. Sacramento, ci sare</w:t>
                  </w:r>
                  <w:r>
                    <w:rPr>
                      <w:sz w:val="28"/>
                      <w:szCs w:val="28"/>
                    </w:rPr>
                    <w:t xml:space="preserve">bbe da morire di riconoscenza, e di </w:t>
                  </w:r>
                  <w:r w:rsidRPr="002608C1">
                    <w:rPr>
                      <w:sz w:val="28"/>
                      <w:szCs w:val="28"/>
                    </w:rPr>
                    <w:t xml:space="preserve"> rimorsi » </w:t>
                  </w:r>
                  <w:r w:rsidRPr="002608C1">
                    <w:t>( SAN PIER GIULIA</w:t>
                  </w:r>
                  <w:r>
                    <w:t xml:space="preserve">NO EYMARD, in </w:t>
                  </w:r>
                  <w:r w:rsidRPr="002608C1">
                    <w:t xml:space="preserve"> "Cuore a cuore", Città nuova Editrice,</w:t>
                  </w:r>
                  <w:r w:rsidRPr="00214BFF">
                    <w:t xml:space="preserve"> 2002</w:t>
                  </w:r>
                  <w:r>
                    <w:t xml:space="preserve"> </w:t>
                  </w:r>
                  <w:r w:rsidRPr="00214BFF">
                    <w:t xml:space="preserve">).  </w:t>
                  </w:r>
                </w:p>
                <w:p w:rsidR="00E963B1" w:rsidRPr="0018724B" w:rsidRDefault="00E963B1" w:rsidP="0018724B">
                  <w:pPr>
                    <w:jc w:val="center"/>
                    <w:rPr>
                      <w:rFonts w:ascii="Trebuchet MS" w:hAnsi="Trebuchet MS"/>
                      <w:sz w:val="20"/>
                      <w:szCs w:val="20"/>
                    </w:rPr>
                  </w:pPr>
                </w:p>
              </w:txbxContent>
            </v:textbox>
          </v:shape>
        </w:pict>
      </w:r>
      <w:r>
        <w:rPr>
          <w:noProof/>
        </w:rPr>
        <w:pict>
          <v:shape id="_x0000_s1027" type="#_x0000_t202" style="position:absolute;margin-left:-37.2pt;margin-top:76.8pt;width:276pt;height:121.8pt;z-index:251635712" filled="f" strokecolor="#a5a5a5" strokeweight=".25pt">
            <v:stroke dashstyle="dash"/>
            <v:textbox style="mso-next-textbox:#_x0000_s1027" inset="6mm,1.9mm,6mm,1.9mm">
              <w:txbxContent>
                <w:p w:rsidR="00E963B1" w:rsidRPr="002608C1" w:rsidRDefault="00E963B1" w:rsidP="00383683">
                  <w:pPr>
                    <w:jc w:val="both"/>
                    <w:rPr>
                      <w:sz w:val="22"/>
                      <w:szCs w:val="22"/>
                    </w:rPr>
                  </w:pPr>
                  <w:r w:rsidRPr="002608C1">
                    <w:rPr>
                      <w:sz w:val="28"/>
                      <w:szCs w:val="28"/>
                    </w:rPr>
                    <w:t xml:space="preserve">« Il nutrimento dell'anima è il corpo e il sangue di un Dio. Se ci si pensa, c’è da perdersi per l'eternità in questo abisso d’amore! … </w:t>
                  </w:r>
                  <w:r w:rsidRPr="0032683B">
                    <w:rPr>
                      <w:rFonts w:eastAsia="SimSun"/>
                      <w:sz w:val="28"/>
                      <w:szCs w:val="28"/>
                      <w:lang w:eastAsia="zh-CN"/>
                    </w:rPr>
                    <w:t>Venite alla comunione, venite da Gesù, venite a vi</w:t>
                  </w:r>
                  <w:r w:rsidRPr="002608C1">
                    <w:rPr>
                      <w:rFonts w:eastAsia="SimSun"/>
                      <w:sz w:val="28"/>
                      <w:szCs w:val="28"/>
                      <w:lang w:eastAsia="zh-CN"/>
                    </w:rPr>
                    <w:t xml:space="preserve">vere di Lui, per vivere per Lui  </w:t>
                  </w:r>
                  <w:r w:rsidRPr="002608C1">
                    <w:rPr>
                      <w:sz w:val="28"/>
                      <w:szCs w:val="28"/>
                    </w:rPr>
                    <w:t>»</w:t>
                  </w:r>
                  <w:r w:rsidRPr="002608C1">
                    <w:rPr>
                      <w:sz w:val="32"/>
                      <w:szCs w:val="32"/>
                    </w:rPr>
                    <w:t xml:space="preserve"> </w:t>
                  </w:r>
                  <w:r w:rsidRPr="002608C1">
                    <w:rPr>
                      <w:rStyle w:val="arttitre1"/>
                      <w:rFonts w:ascii="Times New Roman" w:hAnsi="Times New Roman" w:cs="Times New Roman"/>
                      <w:b w:val="0"/>
                      <w:color w:val="auto"/>
                      <w:sz w:val="22"/>
                      <w:szCs w:val="22"/>
                    </w:rPr>
                    <w:t>(SANTO CURATO D’ARS,  Parole del Santo Curato d'Ars su...</w:t>
                  </w:r>
                  <w:r w:rsidRPr="002608C1">
                    <w:rPr>
                      <w:sz w:val="22"/>
                      <w:szCs w:val="22"/>
                    </w:rPr>
                    <w:t xml:space="preserve"> </w:t>
                  </w:r>
                  <w:r w:rsidRPr="002608C1">
                    <w:rPr>
                      <w:rFonts w:eastAsia="SimSun"/>
                      <w:bCs/>
                      <w:sz w:val="22"/>
                      <w:szCs w:val="22"/>
                      <w:lang w:eastAsia="zh-CN"/>
                    </w:rPr>
                    <w:t xml:space="preserve">L’Eucaristia e la comunione) </w:t>
                  </w:r>
                </w:p>
                <w:p w:rsidR="00E963B1" w:rsidRPr="0018724B" w:rsidRDefault="00E963B1" w:rsidP="0081736D">
                  <w:pPr>
                    <w:autoSpaceDE w:val="0"/>
                    <w:autoSpaceDN w:val="0"/>
                    <w:adjustRightInd w:val="0"/>
                    <w:ind w:left="-12" w:right="-2"/>
                    <w:jc w:val="center"/>
                    <w:rPr>
                      <w:rFonts w:ascii="Trebuchet MS" w:hAnsi="Trebuchet MS"/>
                    </w:rPr>
                  </w:pPr>
                </w:p>
              </w:txbxContent>
            </v:textbox>
          </v:shape>
        </w:pict>
      </w:r>
      <w:r>
        <w:rPr>
          <w:noProof/>
        </w:rPr>
        <w:pict>
          <v:shape id="_x0000_s1028" type="#_x0000_t202" style="position:absolute;margin-left:238.8pt;margin-top:-45pt;width:276pt;height:121.8pt;z-index:251634688" filled="f" strokecolor="#a5a5a5" strokeweight=".25pt">
            <v:stroke dashstyle="dash"/>
            <v:textbox style="mso-next-textbox:#_x0000_s1028" inset="6mm,1.9mm,6mm,1.9mm">
              <w:txbxContent>
                <w:p w:rsidR="00E963B1" w:rsidRPr="008D4C0E" w:rsidRDefault="00E963B1" w:rsidP="008D4C0E">
                  <w:pPr>
                    <w:ind w:left="-174" w:right="-134"/>
                    <w:jc w:val="center"/>
                    <w:rPr>
                      <w:rFonts w:ascii="Trebuchet MS" w:hAnsi="Trebuchet MS" w:cs="Arial"/>
                      <w:sz w:val="12"/>
                      <w:szCs w:val="12"/>
                    </w:rPr>
                  </w:pPr>
                </w:p>
                <w:p w:rsidR="00E963B1" w:rsidRPr="000D34E4" w:rsidRDefault="00E963B1" w:rsidP="000D34E4">
                  <w:pPr>
                    <w:ind w:left="-174" w:right="-134"/>
                    <w:jc w:val="center"/>
                    <w:rPr>
                      <w:sz w:val="32"/>
                      <w:szCs w:val="32"/>
                    </w:rPr>
                  </w:pPr>
                  <w:r w:rsidRPr="000D34E4">
                    <w:rPr>
                      <w:sz w:val="32"/>
                      <w:szCs w:val="32"/>
                    </w:rPr>
                    <w:t>« Il mezzo più sicuro per mantenersi esente dal pestifero morbo che ci circonda, è quello di fortificar</w:t>
                  </w:r>
                  <w:r>
                    <w:rPr>
                      <w:sz w:val="32"/>
                      <w:szCs w:val="32"/>
                    </w:rPr>
                    <w:t>si in questo cibo eucaristico »</w:t>
                  </w:r>
                </w:p>
                <w:p w:rsidR="00E963B1" w:rsidRPr="00613DB7" w:rsidRDefault="00E963B1" w:rsidP="008D4C0E">
                  <w:pPr>
                    <w:ind w:left="-174" w:right="-134"/>
                    <w:jc w:val="both"/>
                    <w:rPr>
                      <w:sz w:val="12"/>
                      <w:szCs w:val="12"/>
                    </w:rPr>
                  </w:pPr>
                </w:p>
                <w:p w:rsidR="00E963B1" w:rsidRPr="00613DB7" w:rsidRDefault="00E963B1" w:rsidP="008D4C0E">
                  <w:pPr>
                    <w:ind w:left="-174" w:right="-134"/>
                    <w:jc w:val="center"/>
                    <w:rPr>
                      <w:b/>
                    </w:rPr>
                  </w:pPr>
                  <w:r>
                    <w:t>( S. PIO DA PIETRELCINA,</w:t>
                  </w:r>
                  <w:r w:rsidRPr="00613DB7">
                    <w:t xml:space="preserve"> AP )</w:t>
                  </w:r>
                  <w:r>
                    <w:t>.</w:t>
                  </w:r>
                </w:p>
                <w:p w:rsidR="00E963B1" w:rsidRPr="005013B6" w:rsidRDefault="00E963B1" w:rsidP="008D4C0E">
                  <w:pPr>
                    <w:ind w:left="-174" w:right="-134"/>
                    <w:jc w:val="both"/>
                    <w:rPr>
                      <w:sz w:val="6"/>
                      <w:szCs w:val="6"/>
                    </w:rPr>
                  </w:pPr>
                </w:p>
              </w:txbxContent>
            </v:textbox>
          </v:shape>
        </w:pict>
      </w:r>
      <w:r>
        <w:rPr>
          <w:noProof/>
        </w:rPr>
        <w:pict>
          <v:shape id="_x0000_s1029" type="#_x0000_t202" style="position:absolute;margin-left:-37.2pt;margin-top:-45pt;width:276pt;height:121.8pt;z-index:251633664" filled="f" strokecolor="#a5a5a5" strokeweight=".25pt">
            <v:stroke dashstyle="dash"/>
            <v:textbox style="mso-next-textbox:#_x0000_s1029" inset="6mm,1.9mm,6mm,1.9mm">
              <w:txbxContent>
                <w:p w:rsidR="00E963B1" w:rsidRPr="00421070" w:rsidRDefault="00E963B1" w:rsidP="00E7072A">
                  <w:pPr>
                    <w:jc w:val="center"/>
                    <w:rPr>
                      <w:rFonts w:ascii="Trebuchet MS" w:hAnsi="Trebuchet MS" w:cs="Arial"/>
                      <w:sz w:val="12"/>
                      <w:szCs w:val="12"/>
                    </w:rPr>
                  </w:pPr>
                </w:p>
                <w:p w:rsidR="00E963B1" w:rsidRPr="000D34E4" w:rsidRDefault="00E963B1" w:rsidP="00E7072A">
                  <w:pPr>
                    <w:jc w:val="center"/>
                    <w:rPr>
                      <w:sz w:val="36"/>
                      <w:szCs w:val="36"/>
                    </w:rPr>
                  </w:pPr>
                  <w:r w:rsidRPr="000D34E4">
                    <w:rPr>
                      <w:sz w:val="36"/>
                      <w:szCs w:val="36"/>
                    </w:rPr>
                    <w:t xml:space="preserve">« Il mondo potrebbe stare anche senza sole, ma non può stare senza la Santa Messa » </w:t>
                  </w:r>
                </w:p>
                <w:p w:rsidR="00E963B1" w:rsidRPr="00613DB7" w:rsidRDefault="00E963B1" w:rsidP="00E7072A">
                  <w:pPr>
                    <w:jc w:val="center"/>
                    <w:rPr>
                      <w:sz w:val="12"/>
                      <w:szCs w:val="12"/>
                    </w:rPr>
                  </w:pPr>
                </w:p>
                <w:p w:rsidR="00E963B1" w:rsidRPr="000D34E4" w:rsidRDefault="00E963B1" w:rsidP="00E7072A">
                  <w:pPr>
                    <w:jc w:val="center"/>
                    <w:rPr>
                      <w:b/>
                      <w:sz w:val="28"/>
                      <w:szCs w:val="28"/>
                    </w:rPr>
                  </w:pPr>
                  <w:r w:rsidRPr="000D34E4">
                    <w:rPr>
                      <w:sz w:val="28"/>
                      <w:szCs w:val="28"/>
                    </w:rPr>
                    <w:t>( S. PIO DA PIETRELCINA, AP )</w:t>
                  </w:r>
                  <w:r>
                    <w:rPr>
                      <w:sz w:val="28"/>
                      <w:szCs w:val="28"/>
                    </w:rPr>
                    <w:t>.</w:t>
                  </w:r>
                </w:p>
              </w:txbxContent>
            </v:textbox>
          </v:shape>
        </w:pict>
      </w:r>
    </w:p>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r>
        <w:rPr>
          <w:noProof/>
        </w:rPr>
        <w:pict>
          <v:shape id="_x0000_s1030" type="#_x0000_t202" style="position:absolute;margin-left:-37.2pt;margin-top:5.7pt;width:276pt;height:121.2pt;z-index:251637760" filled="f" strokecolor="#a5a5a5" strokeweight=".25pt">
            <v:stroke dashstyle="dash"/>
            <v:textbox style="mso-next-textbox:#_x0000_s1030" inset="6mm,1.9mm,6mm,1.9mm">
              <w:txbxContent>
                <w:p w:rsidR="00E963B1" w:rsidRPr="00D96940" w:rsidRDefault="00E963B1" w:rsidP="00383683">
                  <w:pPr>
                    <w:autoSpaceDE w:val="0"/>
                    <w:autoSpaceDN w:val="0"/>
                    <w:adjustRightInd w:val="0"/>
                    <w:ind w:right="300"/>
                    <w:rPr>
                      <w:sz w:val="20"/>
                      <w:szCs w:val="20"/>
                    </w:rPr>
                  </w:pPr>
                  <w:r w:rsidRPr="00214BFF">
                    <w:rPr>
                      <w:sz w:val="22"/>
                      <w:szCs w:val="22"/>
                    </w:rPr>
                    <w:t>«</w:t>
                  </w:r>
                  <w:r>
                    <w:rPr>
                      <w:sz w:val="22"/>
                      <w:szCs w:val="22"/>
                    </w:rPr>
                    <w:t xml:space="preserve"> </w:t>
                  </w:r>
                  <w:r w:rsidRPr="00214BFF">
                    <w:rPr>
                      <w:sz w:val="22"/>
                      <w:szCs w:val="22"/>
                    </w:rPr>
                    <w:t xml:space="preserve">Qual è il rimedio che guarirà il nostro corpo dal </w:t>
                  </w:r>
                  <w:r>
                    <w:rPr>
                      <w:sz w:val="22"/>
                      <w:szCs w:val="22"/>
                    </w:rPr>
                    <w:t xml:space="preserve">veleno del peccato ? E’ il Corpo </w:t>
                  </w:r>
                  <w:r w:rsidRPr="00214BFF">
                    <w:rPr>
                      <w:sz w:val="22"/>
                      <w:szCs w:val="22"/>
                    </w:rPr>
                    <w:t>glorioso di Cristo. Egli si è mostrato più forte delle morte ed è per noi sorgente di vita. Come un pò di lievito permea tutta la pasta, così il Corpo immortale di Dio, una volta int</w:t>
                  </w:r>
                  <w:r>
                    <w:rPr>
                      <w:sz w:val="22"/>
                      <w:szCs w:val="22"/>
                    </w:rPr>
                    <w:t>rodotto nel nostro, lo muta e lo</w:t>
                  </w:r>
                  <w:r w:rsidRPr="00214BFF">
                    <w:rPr>
                      <w:rFonts w:ascii="Trebuchet MS" w:hAnsi="Trebuchet MS" w:cs="Arial"/>
                      <w:sz w:val="22"/>
                      <w:szCs w:val="22"/>
                    </w:rPr>
                    <w:t xml:space="preserve"> </w:t>
                  </w:r>
                  <w:r w:rsidRPr="00214BFF">
                    <w:rPr>
                      <w:sz w:val="22"/>
                      <w:szCs w:val="22"/>
                    </w:rPr>
                    <w:t>trasforma nella sua divina sostanza »</w:t>
                  </w:r>
                  <w:r>
                    <w:rPr>
                      <w:sz w:val="22"/>
                      <w:szCs w:val="22"/>
                    </w:rPr>
                    <w:t xml:space="preserve"> </w:t>
                  </w:r>
                  <w:r w:rsidRPr="00D96940">
                    <w:rPr>
                      <w:sz w:val="20"/>
                      <w:szCs w:val="20"/>
                    </w:rPr>
                    <w:t>( SAN GREGORI</w:t>
                  </w:r>
                  <w:r>
                    <w:rPr>
                      <w:sz w:val="20"/>
                      <w:szCs w:val="20"/>
                    </w:rPr>
                    <w:t xml:space="preserve">O DI NISSA in </w:t>
                  </w:r>
                  <w:r w:rsidRPr="00D96940">
                    <w:rPr>
                      <w:sz w:val="20"/>
                      <w:szCs w:val="20"/>
                    </w:rPr>
                    <w:t xml:space="preserve"> "Cuore a cuore", Città nuova Editrice, 2002</w:t>
                  </w:r>
                  <w:r>
                    <w:rPr>
                      <w:sz w:val="20"/>
                      <w:szCs w:val="20"/>
                    </w:rPr>
                    <w:t xml:space="preserve"> </w:t>
                  </w:r>
                  <w:r w:rsidRPr="00D96940">
                    <w:rPr>
                      <w:sz w:val="20"/>
                      <w:szCs w:val="20"/>
                    </w:rPr>
                    <w:t>).</w:t>
                  </w:r>
                </w:p>
                <w:p w:rsidR="00E963B1" w:rsidRPr="004E1F59" w:rsidRDefault="00E963B1" w:rsidP="00E7072A">
                  <w:pPr>
                    <w:autoSpaceDE w:val="0"/>
                    <w:autoSpaceDN w:val="0"/>
                    <w:adjustRightInd w:val="0"/>
                    <w:ind w:right="300"/>
                    <w:jc w:val="center"/>
                    <w:rPr>
                      <w:rFonts w:ascii="Trebuchet MS" w:hAnsi="Trebuchet MS"/>
                      <w:lang w:bidi="yi-Hebr"/>
                    </w:rPr>
                  </w:pPr>
                </w:p>
              </w:txbxContent>
            </v:textbox>
          </v:shape>
        </w:pict>
      </w:r>
      <w:r>
        <w:rPr>
          <w:noProof/>
        </w:rPr>
        <w:pict>
          <v:shape id="_x0000_s1031" type="#_x0000_t202" style="position:absolute;margin-left:238.8pt;margin-top:5.7pt;width:276pt;height:120.8pt;z-index:251638784" filled="f" strokecolor="#a5a5a5" strokeweight=".25pt">
            <v:stroke dashstyle="dash"/>
            <v:textbox style="mso-next-textbox:#_x0000_s1031" inset="6mm,1.9mm,6mm,1.9mm">
              <w:txbxContent>
                <w:p w:rsidR="00E963B1" w:rsidRPr="00383683" w:rsidRDefault="00E963B1" w:rsidP="00383683">
                  <w:pPr>
                    <w:autoSpaceDE w:val="0"/>
                    <w:autoSpaceDN w:val="0"/>
                    <w:adjustRightInd w:val="0"/>
                    <w:jc w:val="center"/>
                    <w:rPr>
                      <w:rFonts w:ascii="Trebuchet MS" w:hAnsi="Trebuchet MS" w:cs="Arial"/>
                      <w:sz w:val="8"/>
                      <w:szCs w:val="8"/>
                    </w:rPr>
                  </w:pPr>
                  <w:r w:rsidRPr="00383683">
                    <w:rPr>
                      <w:sz w:val="28"/>
                      <w:szCs w:val="28"/>
                    </w:rPr>
                    <w:t xml:space="preserve">« </w:t>
                  </w:r>
                  <w:r w:rsidRPr="00383683">
                    <w:rPr>
                      <w:sz w:val="32"/>
                      <w:szCs w:val="32"/>
                    </w:rPr>
                    <w:t xml:space="preserve">Oh, Gesù. lasciami dire, nell'eccesso della mia riconoscenza, lasciami dire che il tuo amore arriva fino alla follia </w:t>
                  </w:r>
                  <w:r w:rsidRPr="00383683">
                    <w:rPr>
                      <w:sz w:val="28"/>
                      <w:szCs w:val="28"/>
                    </w:rPr>
                    <w:t xml:space="preserve">» </w:t>
                  </w:r>
                  <w:r w:rsidRPr="00383683">
                    <w:t>(</w:t>
                  </w:r>
                  <w:r>
                    <w:t xml:space="preserve"> </w:t>
                  </w:r>
                  <w:r w:rsidRPr="00383683">
                    <w:t>SANTA TERESA DI LISIEUX,</w:t>
                  </w:r>
                  <w:r w:rsidRPr="00383683">
                    <w:rPr>
                      <w:sz w:val="28"/>
                      <w:szCs w:val="28"/>
                    </w:rPr>
                    <w:t xml:space="preserve"> </w:t>
                  </w:r>
                  <w:r>
                    <w:rPr>
                      <w:sz w:val="28"/>
                      <w:szCs w:val="28"/>
                    </w:rPr>
                    <w:t xml:space="preserve">in </w:t>
                  </w:r>
                  <w:r w:rsidRPr="00383683">
                    <w:rPr>
                      <w:sz w:val="28"/>
                      <w:szCs w:val="28"/>
                    </w:rPr>
                    <w:t>"Cuore a cuore", Città nuova Editrice, 2002</w:t>
                  </w:r>
                  <w:r>
                    <w:rPr>
                      <w:sz w:val="28"/>
                      <w:szCs w:val="28"/>
                    </w:rPr>
                    <w:t xml:space="preserve"> </w:t>
                  </w:r>
                  <w:r w:rsidRPr="00383683">
                    <w:rPr>
                      <w:sz w:val="28"/>
                      <w:szCs w:val="28"/>
                    </w:rPr>
                    <w:t>).</w:t>
                  </w:r>
                </w:p>
                <w:p w:rsidR="00E963B1" w:rsidRPr="00383683" w:rsidRDefault="00E963B1" w:rsidP="00383683">
                  <w:pPr>
                    <w:autoSpaceDE w:val="0"/>
                    <w:autoSpaceDN w:val="0"/>
                    <w:adjustRightInd w:val="0"/>
                    <w:jc w:val="center"/>
                    <w:rPr>
                      <w:rFonts w:ascii="Trebuchet MS" w:hAnsi="Trebuchet MS" w:cs="Arial"/>
                      <w:sz w:val="8"/>
                      <w:szCs w:val="8"/>
                    </w:rPr>
                  </w:pPr>
                </w:p>
                <w:p w:rsidR="00E963B1" w:rsidRPr="0018724B" w:rsidRDefault="00E963B1" w:rsidP="00383683">
                  <w:pPr>
                    <w:autoSpaceDE w:val="0"/>
                    <w:autoSpaceDN w:val="0"/>
                    <w:adjustRightInd w:val="0"/>
                    <w:rPr>
                      <w:rFonts w:ascii="Trebuchet MS" w:hAnsi="Trebuchet MS"/>
                      <w:b/>
                      <w:sz w:val="20"/>
                      <w:szCs w:val="20"/>
                    </w:rPr>
                  </w:pPr>
                </w:p>
              </w:txbxContent>
            </v:textbox>
          </v:shape>
        </w:pict>
      </w:r>
    </w:p>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r>
        <w:rPr>
          <w:noProof/>
        </w:rPr>
        <w:pict>
          <v:shape id="_x0000_s1032" type="#_x0000_t202" style="position:absolute;margin-left:-37.2pt;margin-top:2.45pt;width:276pt;height:121.8pt;z-index:251639808" filled="f" strokecolor="#a5a5a5" strokeweight=".25pt">
            <v:stroke dashstyle="dash"/>
            <v:textbox style="mso-next-textbox:#_x0000_s1032" inset="6mm,1.9mm,6mm,1.9mm">
              <w:txbxContent>
                <w:p w:rsidR="00E963B1" w:rsidRPr="009A083B" w:rsidRDefault="00E963B1" w:rsidP="00E7072A">
                  <w:pPr>
                    <w:tabs>
                      <w:tab w:val="left" w:pos="2977"/>
                    </w:tabs>
                    <w:autoSpaceDE w:val="0"/>
                    <w:autoSpaceDN w:val="0"/>
                    <w:adjustRightInd w:val="0"/>
                    <w:ind w:right="134"/>
                    <w:jc w:val="center"/>
                    <w:rPr>
                      <w:rFonts w:ascii="Trebuchet MS" w:hAnsi="Trebuchet MS" w:cs="Arial"/>
                      <w:sz w:val="6"/>
                      <w:szCs w:val="6"/>
                    </w:rPr>
                  </w:pPr>
                </w:p>
                <w:p w:rsidR="00E963B1" w:rsidRPr="0065150A" w:rsidRDefault="00E963B1" w:rsidP="00E7072A">
                  <w:pPr>
                    <w:tabs>
                      <w:tab w:val="left" w:pos="2977"/>
                    </w:tabs>
                    <w:autoSpaceDE w:val="0"/>
                    <w:autoSpaceDN w:val="0"/>
                    <w:adjustRightInd w:val="0"/>
                    <w:ind w:right="134"/>
                    <w:jc w:val="center"/>
                    <w:rPr>
                      <w:lang w:bidi="yi-Hebr"/>
                    </w:rPr>
                  </w:pPr>
                  <w:r w:rsidRPr="00383683">
                    <w:rPr>
                      <w:sz w:val="28"/>
                      <w:szCs w:val="28"/>
                    </w:rPr>
                    <w:t xml:space="preserve">« Figurando un'accademia di Paradiso si deve imparare ad amare soltanto. La scuola è nel tabernacolo, il Maestro è Gesù, </w:t>
                  </w:r>
                  <w:r>
                    <w:rPr>
                      <w:sz w:val="28"/>
                      <w:szCs w:val="28"/>
                    </w:rPr>
                    <w:t>la dottrina da impararsi sono la Sua C</w:t>
                  </w:r>
                  <w:r w:rsidRPr="00383683">
                    <w:rPr>
                      <w:sz w:val="28"/>
                      <w:szCs w:val="28"/>
                    </w:rPr>
                    <w:t>arne e il Suo sangue</w:t>
                  </w:r>
                  <w:r>
                    <w:rPr>
                      <w:sz w:val="28"/>
                      <w:szCs w:val="28"/>
                    </w:rPr>
                    <w:t xml:space="preserve"> </w:t>
                  </w:r>
                  <w:r w:rsidRPr="00383683">
                    <w:rPr>
                      <w:sz w:val="28"/>
                      <w:szCs w:val="28"/>
                    </w:rPr>
                    <w:t>»</w:t>
                  </w:r>
                  <w:r>
                    <w:rPr>
                      <w:sz w:val="28"/>
                      <w:szCs w:val="28"/>
                    </w:rPr>
                    <w:t xml:space="preserve"> </w:t>
                  </w:r>
                  <w:r>
                    <w:t xml:space="preserve">( SANTA GEMMA GALGANI, in </w:t>
                  </w:r>
                  <w:r w:rsidRPr="00383683">
                    <w:t xml:space="preserve"> "Cuore a cuore", </w:t>
                  </w:r>
                  <w:r w:rsidRPr="0065150A">
                    <w:t>Città nuova Editrice, 2002</w:t>
                  </w:r>
                  <w:r>
                    <w:t xml:space="preserve"> </w:t>
                  </w:r>
                  <w:r w:rsidRPr="0065150A">
                    <w:t>).</w:t>
                  </w:r>
                </w:p>
              </w:txbxContent>
            </v:textbox>
          </v:shape>
        </w:pict>
      </w:r>
      <w:r>
        <w:rPr>
          <w:noProof/>
        </w:rPr>
        <w:pict>
          <v:shape id="_x0000_s1033" type="#_x0000_t202" style="position:absolute;margin-left:238.8pt;margin-top:2.75pt;width:276pt;height:121.8pt;z-index:251640832" filled="f" strokecolor="#a5a5a5" strokeweight=".25pt">
            <v:stroke dashstyle="dash"/>
            <v:textbox style="mso-next-textbox:#_x0000_s1033" inset="6mm,1.9mm,6mm,1.9mm">
              <w:txbxContent>
                <w:p w:rsidR="00E963B1" w:rsidRPr="00383683" w:rsidRDefault="00E963B1" w:rsidP="00383683">
                  <w:pPr>
                    <w:jc w:val="center"/>
                    <w:rPr>
                      <w:sz w:val="28"/>
                      <w:szCs w:val="28"/>
                    </w:rPr>
                  </w:pPr>
                  <w:r w:rsidRPr="00383683">
                    <w:rPr>
                      <w:sz w:val="32"/>
                      <w:szCs w:val="32"/>
                    </w:rPr>
                    <w:t>« Corriamo dunque, o figliole, corriamo spesso al tabernacolo come il cervo assetato corre al fonte vivo d'acque limpide</w:t>
                  </w:r>
                  <w:r>
                    <w:rPr>
                      <w:sz w:val="32"/>
                      <w:szCs w:val="32"/>
                    </w:rPr>
                    <w:t xml:space="preserve"> </w:t>
                  </w:r>
                  <w:r w:rsidRPr="00383683">
                    <w:rPr>
                      <w:sz w:val="32"/>
                      <w:szCs w:val="32"/>
                    </w:rPr>
                    <w:t>»</w:t>
                  </w:r>
                  <w:r>
                    <w:rPr>
                      <w:sz w:val="32"/>
                      <w:szCs w:val="32"/>
                    </w:rPr>
                    <w:t xml:space="preserve"> </w:t>
                  </w:r>
                  <w:r w:rsidRPr="00383683">
                    <w:t>(</w:t>
                  </w:r>
                  <w:r>
                    <w:t xml:space="preserve"> </w:t>
                  </w:r>
                  <w:r w:rsidRPr="00383683">
                    <w:t>SANTA FRANCESCA CABRINI</w:t>
                  </w:r>
                  <w:r>
                    <w:t xml:space="preserve">, in </w:t>
                  </w:r>
                  <w:r w:rsidRPr="00383683">
                    <w:rPr>
                      <w:sz w:val="28"/>
                      <w:szCs w:val="28"/>
                    </w:rPr>
                    <w:t xml:space="preserve"> "Cuore a cuore", Città nuova Editrice, 2002</w:t>
                  </w:r>
                  <w:r>
                    <w:rPr>
                      <w:sz w:val="28"/>
                      <w:szCs w:val="28"/>
                    </w:rPr>
                    <w:t xml:space="preserve"> </w:t>
                  </w:r>
                  <w:r w:rsidRPr="00383683">
                    <w:rPr>
                      <w:sz w:val="28"/>
                      <w:szCs w:val="28"/>
                    </w:rPr>
                    <w:t>).</w:t>
                  </w:r>
                </w:p>
                <w:p w:rsidR="00E963B1" w:rsidRPr="0018724B" w:rsidRDefault="00E963B1" w:rsidP="004E1F59">
                  <w:pPr>
                    <w:jc w:val="center"/>
                    <w:rPr>
                      <w:rFonts w:ascii="Trebuchet MS" w:hAnsi="Trebuchet MS" w:cs="Arial"/>
                      <w:sz w:val="16"/>
                      <w:szCs w:val="16"/>
                    </w:rPr>
                  </w:pPr>
                </w:p>
                <w:p w:rsidR="00E963B1" w:rsidRPr="004E1F59" w:rsidRDefault="00E963B1" w:rsidP="00383683">
                  <w:pPr>
                    <w:rPr>
                      <w:rFonts w:ascii="Trebuchet MS" w:hAnsi="Trebuchet MS"/>
                    </w:rPr>
                  </w:pPr>
                  <w:r w:rsidRPr="004E1F59">
                    <w:rPr>
                      <w:rFonts w:ascii="Trebuchet MS" w:hAnsi="Trebuchet MS" w:cs="Arial"/>
                    </w:rPr>
                    <w:br/>
                  </w:r>
                </w:p>
              </w:txbxContent>
            </v:textbox>
          </v:shape>
        </w:pict>
      </w:r>
    </w:p>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r>
        <w:rPr>
          <w:noProof/>
        </w:rPr>
        <w:pict>
          <v:shape id="_x0000_s1034" type="#_x0000_t202" style="position:absolute;margin-left:-37.2pt;margin-top:.8pt;width:276pt;height:121.8pt;z-index:251641856" filled="f" strokecolor="#a5a5a5" strokeweight=".25pt">
            <v:stroke dashstyle="dash"/>
            <v:textbox style="mso-next-textbox:#_x0000_s1034" inset="6mm,1.9mm,6mm,1.9mm">
              <w:txbxContent>
                <w:p w:rsidR="00E963B1" w:rsidRPr="00706A12" w:rsidRDefault="00E963B1" w:rsidP="00706A12">
                  <w:pPr>
                    <w:ind w:right="-2"/>
                    <w:jc w:val="center"/>
                  </w:pPr>
                  <w:r w:rsidRPr="00706A12">
                    <w:t>« Come la farfalletta notturna gira attorno alla luce della fiamma e poi si brucia in essa, così l'anima giri pure intorno, anzi dentro a quel lume divino. Gesù la brucia del suo amore, per farla rivivere con il Santo Sacramento »</w:t>
                  </w:r>
                </w:p>
                <w:p w:rsidR="00E963B1" w:rsidRPr="00D729D5" w:rsidRDefault="00E963B1" w:rsidP="0041613D">
                  <w:pPr>
                    <w:ind w:right="-2"/>
                    <w:rPr>
                      <w:sz w:val="22"/>
                      <w:szCs w:val="22"/>
                    </w:rPr>
                  </w:pPr>
                  <w:r w:rsidRPr="00D729D5">
                    <w:rPr>
                      <w:sz w:val="22"/>
                      <w:szCs w:val="22"/>
                    </w:rPr>
                    <w:t>(</w:t>
                  </w:r>
                  <w:r>
                    <w:rPr>
                      <w:sz w:val="22"/>
                      <w:szCs w:val="22"/>
                    </w:rPr>
                    <w:t xml:space="preserve"> </w:t>
                  </w:r>
                  <w:r w:rsidRPr="00D729D5">
                    <w:rPr>
                      <w:sz w:val="22"/>
                      <w:szCs w:val="22"/>
                    </w:rPr>
                    <w:t xml:space="preserve">SAN PAOLO DELLA CROCE, </w:t>
                  </w:r>
                  <w:r>
                    <w:rPr>
                      <w:sz w:val="22"/>
                      <w:szCs w:val="22"/>
                    </w:rPr>
                    <w:t xml:space="preserve">in </w:t>
                  </w:r>
                  <w:r w:rsidRPr="00D729D5">
                    <w:rPr>
                      <w:sz w:val="22"/>
                      <w:szCs w:val="22"/>
                    </w:rPr>
                    <w:t>"Cuore a cuore", Città nuova Editrice, 2002</w:t>
                  </w:r>
                  <w:r>
                    <w:rPr>
                      <w:sz w:val="22"/>
                      <w:szCs w:val="22"/>
                    </w:rPr>
                    <w:t xml:space="preserve"> </w:t>
                  </w:r>
                  <w:r w:rsidRPr="00D729D5">
                    <w:rPr>
                      <w:sz w:val="22"/>
                      <w:szCs w:val="22"/>
                    </w:rPr>
                    <w:t>).</w:t>
                  </w:r>
                </w:p>
                <w:p w:rsidR="00E963B1" w:rsidRPr="0018724B" w:rsidRDefault="00E963B1" w:rsidP="0018724B">
                  <w:pPr>
                    <w:ind w:left="-24" w:right="-2"/>
                    <w:jc w:val="center"/>
                    <w:rPr>
                      <w:rFonts w:ascii="Trebuchet MS" w:hAnsi="Trebuchet MS" w:cs="Arial"/>
                      <w:sz w:val="16"/>
                      <w:szCs w:val="16"/>
                    </w:rPr>
                  </w:pPr>
                </w:p>
                <w:p w:rsidR="00E963B1" w:rsidRPr="004E1F59" w:rsidRDefault="00E963B1" w:rsidP="0018724B">
                  <w:pPr>
                    <w:ind w:left="-24" w:right="-2"/>
                    <w:jc w:val="center"/>
                    <w:rPr>
                      <w:rFonts w:ascii="Trebuchet MS" w:hAnsi="Trebuchet MS"/>
                    </w:rPr>
                  </w:pPr>
                </w:p>
              </w:txbxContent>
            </v:textbox>
          </v:shape>
        </w:pict>
      </w:r>
      <w:r>
        <w:rPr>
          <w:noProof/>
        </w:rPr>
        <w:pict>
          <v:shape id="_x0000_s1035" type="#_x0000_t202" style="position:absolute;margin-left:238.8pt;margin-top:.8pt;width:276pt;height:121.8pt;z-index:251642880" filled="f" strokecolor="#a5a5a5" strokeweight=".25pt">
            <v:stroke dashstyle="dash"/>
            <v:textbox style="mso-next-textbox:#_x0000_s1035" inset="6mm,1.9mm,6mm,1.9mm">
              <w:txbxContent>
                <w:p w:rsidR="00E963B1" w:rsidRDefault="00E963B1" w:rsidP="001C7E74">
                  <w:pPr>
                    <w:rPr>
                      <w:sz w:val="28"/>
                      <w:szCs w:val="28"/>
                    </w:rPr>
                  </w:pPr>
                  <w:r w:rsidRPr="00946BA6">
                    <w:rPr>
                      <w:sz w:val="28"/>
                      <w:szCs w:val="28"/>
                    </w:rPr>
                    <w:t>« La famiglia è chiamata a condividere la preghiera quotidiana, la lettura della Parola di Dio e la comunione eucaristica per far crescere l’amore e convertirsi sempre più in tempio</w:t>
                  </w:r>
                  <w:r>
                    <w:rPr>
                      <w:sz w:val="28"/>
                      <w:szCs w:val="28"/>
                    </w:rPr>
                    <w:t xml:space="preserve"> dove abita</w:t>
                  </w:r>
                </w:p>
                <w:p w:rsidR="00E963B1" w:rsidRPr="00946BA6" w:rsidRDefault="00E963B1" w:rsidP="001C7E74">
                  <w:pPr>
                    <w:rPr>
                      <w:sz w:val="28"/>
                      <w:szCs w:val="28"/>
                    </w:rPr>
                  </w:pPr>
                  <w:r>
                    <w:rPr>
                      <w:sz w:val="28"/>
                      <w:szCs w:val="28"/>
                    </w:rPr>
                    <w:t xml:space="preserve"> lo Spirito </w:t>
                  </w:r>
                  <w:r w:rsidRPr="007C02BB">
                    <w:rPr>
                      <w:sz w:val="28"/>
                      <w:szCs w:val="28"/>
                    </w:rPr>
                    <w:t>»</w:t>
                  </w:r>
                  <w:r>
                    <w:rPr>
                      <w:sz w:val="28"/>
                      <w:szCs w:val="28"/>
                    </w:rPr>
                    <w:t xml:space="preserve"> </w:t>
                  </w:r>
                  <w:r w:rsidRPr="00946BA6">
                    <w:rPr>
                      <w:sz w:val="22"/>
                      <w:szCs w:val="22"/>
                    </w:rPr>
                    <w:t xml:space="preserve"> ( PAPA FRANCESCO, in Esortazione Apostolica “ “Amoris Laetitia”</w:t>
                  </w:r>
                  <w:r>
                    <w:rPr>
                      <w:sz w:val="22"/>
                      <w:szCs w:val="22"/>
                    </w:rPr>
                    <w:t>, 29</w:t>
                  </w:r>
                  <w:r w:rsidRPr="00946BA6">
                    <w:rPr>
                      <w:sz w:val="22"/>
                      <w:szCs w:val="22"/>
                    </w:rPr>
                    <w:t xml:space="preserve"> ).</w:t>
                  </w:r>
                </w:p>
                <w:p w:rsidR="00E963B1" w:rsidRPr="00646727" w:rsidRDefault="00E963B1" w:rsidP="001C7E74">
                  <w:pPr>
                    <w:rPr>
                      <w:sz w:val="28"/>
                      <w:szCs w:val="28"/>
                    </w:rPr>
                  </w:pPr>
                </w:p>
                <w:p w:rsidR="00E963B1" w:rsidRPr="00C956D1" w:rsidRDefault="00E963B1" w:rsidP="001C7E74">
                  <w:pPr>
                    <w:jc w:val="center"/>
                    <w:rPr>
                      <w:sz w:val="32"/>
                      <w:szCs w:val="32"/>
                    </w:rPr>
                  </w:pPr>
                </w:p>
                <w:p w:rsidR="00E963B1" w:rsidRPr="0041613D" w:rsidRDefault="00E963B1" w:rsidP="00E7072A">
                  <w:pPr>
                    <w:tabs>
                      <w:tab w:val="left" w:pos="2977"/>
                    </w:tabs>
                    <w:autoSpaceDE w:val="0"/>
                    <w:autoSpaceDN w:val="0"/>
                    <w:adjustRightInd w:val="0"/>
                    <w:ind w:right="134"/>
                    <w:jc w:val="center"/>
                    <w:rPr>
                      <w:sz w:val="18"/>
                      <w:szCs w:val="18"/>
                      <w:lang w:bidi="yi-Hebr"/>
                    </w:rPr>
                  </w:pPr>
                </w:p>
              </w:txbxContent>
            </v:textbox>
          </v:shape>
        </w:pict>
      </w:r>
    </w:p>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rsidP="0041613D">
      <w:pPr>
        <w:tabs>
          <w:tab w:val="right" w:pos="9638"/>
        </w:tabs>
      </w:pPr>
      <w:r>
        <w:rPr>
          <w:noProof/>
        </w:rPr>
        <w:pict>
          <v:shape id="_x0000_s1036" type="#_x0000_t202" style="position:absolute;margin-left:-37.2pt;margin-top:12.5pt;width:276pt;height:121.8pt;z-index:251643904" filled="f" strokecolor="#a5a5a5" strokeweight=".25pt">
            <v:stroke dashstyle="dash"/>
            <v:textbox style="mso-next-textbox:#_x0000_s1036" inset="6mm,1.9mm,6mm,1.9mm">
              <w:txbxContent>
                <w:p w:rsidR="00E963B1" w:rsidRPr="00972449" w:rsidRDefault="00E963B1" w:rsidP="00972449">
                  <w:pPr>
                    <w:jc w:val="both"/>
                    <w:rPr>
                      <w:color w:val="000000"/>
                      <w:sz w:val="6"/>
                      <w:szCs w:val="6"/>
                    </w:rPr>
                  </w:pPr>
                </w:p>
                <w:p w:rsidR="00E963B1" w:rsidRDefault="00E963B1" w:rsidP="007A7786">
                  <w:pPr>
                    <w:ind w:left="-24" w:right="-14"/>
                    <w:jc w:val="center"/>
                    <w:rPr>
                      <w:sz w:val="36"/>
                      <w:szCs w:val="36"/>
                    </w:rPr>
                  </w:pPr>
                  <w:r w:rsidRPr="0065150A">
                    <w:rPr>
                      <w:sz w:val="36"/>
                      <w:szCs w:val="36"/>
                    </w:rPr>
                    <w:t xml:space="preserve">« Due sono </w:t>
                  </w:r>
                  <w:r>
                    <w:rPr>
                      <w:sz w:val="36"/>
                      <w:szCs w:val="36"/>
                    </w:rPr>
                    <w:t>le ali per volare al cielo: la Confessione e la C</w:t>
                  </w:r>
                  <w:r w:rsidRPr="0065150A">
                    <w:rPr>
                      <w:sz w:val="36"/>
                      <w:szCs w:val="36"/>
                    </w:rPr>
                    <w:t>omunione »</w:t>
                  </w:r>
                </w:p>
                <w:p w:rsidR="00E963B1" w:rsidRPr="0065150A" w:rsidRDefault="00E963B1" w:rsidP="007A7786">
                  <w:pPr>
                    <w:ind w:left="-24" w:right="-14"/>
                    <w:jc w:val="center"/>
                    <w:rPr>
                      <w:sz w:val="32"/>
                      <w:szCs w:val="32"/>
                    </w:rPr>
                  </w:pPr>
                  <w:r w:rsidRPr="0065150A">
                    <w:rPr>
                      <w:sz w:val="36"/>
                      <w:szCs w:val="36"/>
                    </w:rPr>
                    <w:t xml:space="preserve"> </w:t>
                  </w:r>
                  <w:r w:rsidRPr="0065150A">
                    <w:rPr>
                      <w:sz w:val="32"/>
                      <w:szCs w:val="32"/>
                    </w:rPr>
                    <w:t>(</w:t>
                  </w:r>
                  <w:r>
                    <w:rPr>
                      <w:sz w:val="32"/>
                      <w:szCs w:val="32"/>
                    </w:rPr>
                    <w:t xml:space="preserve"> </w:t>
                  </w:r>
                  <w:r w:rsidRPr="0065150A">
                    <w:rPr>
                      <w:sz w:val="32"/>
                      <w:szCs w:val="32"/>
                    </w:rPr>
                    <w:t>S. GIOVANNI BOSCO in “Le massime di Don Bosco”, VII,50</w:t>
                  </w:r>
                  <w:r>
                    <w:rPr>
                      <w:sz w:val="32"/>
                      <w:szCs w:val="32"/>
                    </w:rPr>
                    <w:t xml:space="preserve"> </w:t>
                  </w:r>
                  <w:r w:rsidRPr="0065150A">
                    <w:rPr>
                      <w:sz w:val="32"/>
                      <w:szCs w:val="32"/>
                    </w:rPr>
                    <w:t>).</w:t>
                  </w:r>
                </w:p>
                <w:p w:rsidR="00E963B1" w:rsidRPr="0065150A" w:rsidRDefault="00E963B1" w:rsidP="0018724B">
                  <w:pPr>
                    <w:ind w:left="-24" w:right="-14"/>
                    <w:jc w:val="center"/>
                    <w:rPr>
                      <w:sz w:val="32"/>
                      <w:szCs w:val="32"/>
                    </w:rPr>
                  </w:pPr>
                </w:p>
                <w:p w:rsidR="00E963B1" w:rsidRPr="004E1F59" w:rsidRDefault="00E963B1" w:rsidP="0018724B">
                  <w:pPr>
                    <w:ind w:left="-24" w:right="-14"/>
                    <w:jc w:val="center"/>
                    <w:rPr>
                      <w:rFonts w:ascii="Trebuchet MS" w:hAnsi="Trebuchet MS"/>
                    </w:rPr>
                  </w:pPr>
                </w:p>
              </w:txbxContent>
            </v:textbox>
          </v:shape>
        </w:pict>
      </w:r>
      <w:r>
        <w:rPr>
          <w:noProof/>
        </w:rPr>
        <w:pict>
          <v:shape id="_x0000_s1037" type="#_x0000_t202" style="position:absolute;margin-left:238.8pt;margin-top:11.75pt;width:276pt;height:121.8pt;z-index:251644928" filled="f" strokecolor="#a5a5a5" strokeweight=".25pt">
            <v:stroke dashstyle="dash"/>
            <v:textbox style="mso-next-textbox:#_x0000_s1037" inset="6mm,1.9mm,6mm,1.9mm">
              <w:txbxContent>
                <w:p w:rsidR="00E963B1" w:rsidRPr="00DE564C" w:rsidRDefault="00E963B1" w:rsidP="00617442">
                  <w:pPr>
                    <w:jc w:val="center"/>
                    <w:rPr>
                      <w:sz w:val="28"/>
                      <w:szCs w:val="28"/>
                    </w:rPr>
                  </w:pPr>
                  <w:r w:rsidRPr="00DE564C">
                    <w:rPr>
                      <w:sz w:val="28"/>
                      <w:szCs w:val="28"/>
                    </w:rPr>
                    <w:t>« Il Signore ci rivolge un invito pressante a riceverlo nel sacramento dell'Eucaristia: “ In verità, in verità vi dico: se non mangiate la Carne del Figlio dell'uomo e non bevete il suo Sangue, non avrete in voi la vita “ (</w:t>
                  </w:r>
                  <w:r w:rsidRPr="00DE564C">
                    <w:rPr>
                      <w:i/>
                      <w:iCs/>
                      <w:sz w:val="28"/>
                      <w:szCs w:val="28"/>
                    </w:rPr>
                    <w:t xml:space="preserve">Gv </w:t>
                  </w:r>
                  <w:r w:rsidRPr="00DE564C">
                    <w:rPr>
                      <w:sz w:val="28"/>
                      <w:szCs w:val="28"/>
                    </w:rPr>
                    <w:t>6,53) »</w:t>
                  </w:r>
                </w:p>
                <w:p w:rsidR="00E963B1" w:rsidRDefault="00E963B1" w:rsidP="00617442">
                  <w:pPr>
                    <w:jc w:val="center"/>
                    <w:rPr>
                      <w:sz w:val="28"/>
                      <w:szCs w:val="28"/>
                    </w:rPr>
                  </w:pPr>
                  <w:r>
                    <w:rPr>
                      <w:sz w:val="28"/>
                      <w:szCs w:val="28"/>
                    </w:rPr>
                    <w:t>( C.C.C. 1384 ).</w:t>
                  </w:r>
                </w:p>
                <w:p w:rsidR="00E963B1" w:rsidRDefault="00E963B1" w:rsidP="0065150A"/>
                <w:p w:rsidR="00E963B1" w:rsidRPr="0018724B" w:rsidRDefault="00E963B1" w:rsidP="0065150A">
                  <w:pPr>
                    <w:jc w:val="center"/>
                    <w:rPr>
                      <w:rFonts w:ascii="Trebuchet MS" w:hAnsi="Trebuchet MS" w:cs="Arial"/>
                      <w:sz w:val="32"/>
                      <w:szCs w:val="32"/>
                    </w:rPr>
                  </w:pPr>
                  <w:r w:rsidRPr="0018724B">
                    <w:rPr>
                      <w:rFonts w:ascii="Trebuchet MS" w:hAnsi="Trebuchet MS" w:cs="Arial"/>
                      <w:sz w:val="32"/>
                      <w:szCs w:val="32"/>
                    </w:rPr>
                    <w:t xml:space="preserve"> </w:t>
                  </w:r>
                </w:p>
                <w:p w:rsidR="00E963B1" w:rsidRDefault="00E963B1" w:rsidP="0018724B">
                  <w:pPr>
                    <w:jc w:val="center"/>
                    <w:rPr>
                      <w:rFonts w:ascii="Trebuchet MS" w:hAnsi="Trebuchet MS" w:cs="Arial"/>
                      <w:sz w:val="32"/>
                      <w:szCs w:val="32"/>
                    </w:rPr>
                  </w:pPr>
                  <w:r>
                    <w:rPr>
                      <w:rFonts w:ascii="Trebuchet MS" w:hAnsi="Trebuchet MS" w:cs="Arial"/>
                      <w:sz w:val="32"/>
                      <w:szCs w:val="32"/>
                    </w:rPr>
                    <w:t>»</w:t>
                  </w:r>
                </w:p>
                <w:p w:rsidR="00E963B1" w:rsidRPr="0018724B" w:rsidRDefault="00E963B1" w:rsidP="0018724B">
                  <w:pPr>
                    <w:jc w:val="center"/>
                    <w:rPr>
                      <w:rFonts w:ascii="Trebuchet MS" w:hAnsi="Trebuchet MS" w:cs="Arial"/>
                      <w:sz w:val="8"/>
                      <w:szCs w:val="8"/>
                    </w:rPr>
                  </w:pPr>
                </w:p>
                <w:p w:rsidR="00E963B1" w:rsidRPr="004E1F59" w:rsidRDefault="00E963B1" w:rsidP="0018724B">
                  <w:pPr>
                    <w:jc w:val="center"/>
                    <w:rPr>
                      <w:rFonts w:ascii="Trebuchet MS" w:hAnsi="Trebuchet MS"/>
                      <w:color w:val="000000"/>
                    </w:rPr>
                  </w:pPr>
                </w:p>
              </w:txbxContent>
            </v:textbox>
          </v:shape>
        </w:pict>
      </w:r>
      <w:r>
        <w:tab/>
      </w:r>
    </w:p>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r>
        <w:rPr>
          <w:noProof/>
        </w:rPr>
        <w:pict>
          <v:shape id="_x0000_s1038" type="#_x0000_t202" style="position:absolute;margin-left:-35.1pt;margin-top:440.4pt;width:276pt;height:121.8pt;z-index:251654144" filled="f" strokecolor="#a5a5a5">
            <v:stroke dashstyle="dash"/>
            <v:textbox style="mso-next-textbox:#_x0000_s1038" inset="6mm,1.9mm,6mm,1.9mm">
              <w:txbxContent>
                <w:p w:rsidR="00E963B1" w:rsidRPr="007374D5" w:rsidRDefault="00E963B1" w:rsidP="001C7E74">
                  <w:pPr>
                    <w:tabs>
                      <w:tab w:val="left" w:pos="2977"/>
                    </w:tabs>
                    <w:autoSpaceDE w:val="0"/>
                    <w:autoSpaceDN w:val="0"/>
                    <w:adjustRightInd w:val="0"/>
                    <w:ind w:right="134"/>
                    <w:jc w:val="center"/>
                    <w:rPr>
                      <w:sz w:val="28"/>
                      <w:szCs w:val="28"/>
                      <w:lang w:bidi="yi-Hebr"/>
                    </w:rPr>
                  </w:pPr>
                  <w:r w:rsidRPr="00517F84">
                    <w:rPr>
                      <w:sz w:val="10"/>
                      <w:szCs w:val="10"/>
                    </w:rPr>
                    <w:br/>
                  </w:r>
                  <w:r>
                    <w:rPr>
                      <w:sz w:val="28"/>
                      <w:szCs w:val="28"/>
                      <w:lang w:bidi="yi-Hebr"/>
                    </w:rPr>
                    <w:t xml:space="preserve">« </w:t>
                  </w:r>
                  <w:r w:rsidRPr="007374D5">
                    <w:rPr>
                      <w:sz w:val="28"/>
                      <w:szCs w:val="28"/>
                      <w:lang w:bidi="yi-Hebr"/>
                    </w:rPr>
                    <w:t>Volto ad</w:t>
                  </w:r>
                  <w:r>
                    <w:rPr>
                      <w:sz w:val="28"/>
                      <w:szCs w:val="28"/>
                      <w:lang w:bidi="yi-Hebr"/>
                    </w:rPr>
                    <w:t xml:space="preserve">orabile di Gesù, </w:t>
                  </w:r>
                  <w:r w:rsidRPr="007374D5">
                    <w:rPr>
                      <w:sz w:val="28"/>
                      <w:szCs w:val="28"/>
                      <w:lang w:bidi="yi-Hebr"/>
                    </w:rPr>
                    <w:t>sola bel</w:t>
                  </w:r>
                  <w:r>
                    <w:rPr>
                      <w:sz w:val="28"/>
                      <w:szCs w:val="28"/>
                      <w:lang w:bidi="yi-Hebr"/>
                    </w:rPr>
                    <w:t xml:space="preserve">lezza che rapisca il mio cuore, </w:t>
                  </w:r>
                  <w:r w:rsidRPr="007374D5">
                    <w:rPr>
                      <w:sz w:val="28"/>
                      <w:szCs w:val="28"/>
                      <w:lang w:bidi="yi-Hebr"/>
                    </w:rPr>
                    <w:t>imprimi i</w:t>
                  </w:r>
                  <w:r>
                    <w:rPr>
                      <w:sz w:val="28"/>
                      <w:szCs w:val="28"/>
                      <w:lang w:bidi="yi-Hebr"/>
                    </w:rPr>
                    <w:t xml:space="preserve">n me la tua divina somiglianza, </w:t>
                  </w:r>
                  <w:r w:rsidRPr="007374D5">
                    <w:rPr>
                      <w:sz w:val="28"/>
                      <w:szCs w:val="28"/>
                      <w:lang w:bidi="yi-Hebr"/>
                    </w:rPr>
                    <w:t xml:space="preserve">perché </w:t>
                  </w:r>
                  <w:r>
                    <w:rPr>
                      <w:sz w:val="28"/>
                      <w:szCs w:val="28"/>
                      <w:lang w:bidi="yi-Hebr"/>
                    </w:rPr>
                    <w:t xml:space="preserve">tu possa guarire la mia anima … </w:t>
                  </w:r>
                  <w:r w:rsidRPr="007374D5">
                    <w:rPr>
                      <w:spacing w:val="-4"/>
                      <w:sz w:val="28"/>
                      <w:szCs w:val="28"/>
                      <w:lang w:bidi="yi-Hebr"/>
                    </w:rPr>
                    <w:t>»</w:t>
                  </w:r>
                  <w:r>
                    <w:rPr>
                      <w:spacing w:val="-4"/>
                      <w:sz w:val="28"/>
                      <w:szCs w:val="28"/>
                      <w:lang w:bidi="yi-Hebr"/>
                    </w:rPr>
                    <w:t xml:space="preserve"> </w:t>
                  </w:r>
                  <w:r w:rsidRPr="007374D5">
                    <w:rPr>
                      <w:lang w:bidi="yi-Hebr"/>
                    </w:rPr>
                    <w:t>(</w:t>
                  </w:r>
                  <w:r>
                    <w:rPr>
                      <w:lang w:bidi="yi-Hebr"/>
                    </w:rPr>
                    <w:t xml:space="preserve"> </w:t>
                  </w:r>
                  <w:r w:rsidRPr="007374D5">
                    <w:rPr>
                      <w:lang w:bidi="yi-Hebr"/>
                    </w:rPr>
                    <w:t xml:space="preserve">SANTA TERESA DI LISIUEX, </w:t>
                  </w:r>
                  <w:r>
                    <w:rPr>
                      <w:lang w:bidi="yi-Hebr"/>
                    </w:rPr>
                    <w:t xml:space="preserve">in </w:t>
                  </w:r>
                  <w:r w:rsidRPr="007374D5">
                    <w:rPr>
                      <w:lang w:bidi="yi-Hebr"/>
                    </w:rPr>
                    <w:t>"Cuore a cuore", Città nuova Editrice, 2002</w:t>
                  </w:r>
                  <w:r>
                    <w:rPr>
                      <w:lang w:bidi="yi-Hebr"/>
                    </w:rPr>
                    <w:t xml:space="preserve"> </w:t>
                  </w:r>
                  <w:r w:rsidRPr="007374D5">
                    <w:rPr>
                      <w:lang w:bidi="yi-Hebr"/>
                    </w:rPr>
                    <w:t>)</w:t>
                  </w:r>
                  <w:r>
                    <w:rPr>
                      <w:lang w:bidi="yi-Hebr"/>
                    </w:rPr>
                    <w:t>.</w:t>
                  </w:r>
                </w:p>
                <w:p w:rsidR="00E963B1" w:rsidRPr="00F31FCD" w:rsidRDefault="00E963B1" w:rsidP="001C7E74">
                  <w:pPr>
                    <w:jc w:val="both"/>
                  </w:pPr>
                </w:p>
                <w:p w:rsidR="00E963B1" w:rsidRPr="00FE7C09" w:rsidRDefault="00E963B1" w:rsidP="00D729D5">
                  <w:pPr>
                    <w:jc w:val="center"/>
                    <w:rPr>
                      <w:color w:val="000000"/>
                    </w:rPr>
                  </w:pPr>
                </w:p>
                <w:p w:rsidR="00E963B1" w:rsidRDefault="00E963B1" w:rsidP="00930074">
                  <w:pPr>
                    <w:ind w:left="-12" w:right="10"/>
                    <w:jc w:val="both"/>
                    <w:rPr>
                      <w:sz w:val="12"/>
                      <w:szCs w:val="12"/>
                    </w:rPr>
                  </w:pPr>
                </w:p>
              </w:txbxContent>
            </v:textbox>
          </v:shape>
        </w:pict>
      </w:r>
      <w:r>
        <w:rPr>
          <w:noProof/>
        </w:rPr>
        <w:pict>
          <v:shape id="_x0000_s1039" type="#_x0000_t202" style="position:absolute;margin-left:240.9pt;margin-top:318.9pt;width:276pt;height:121.8pt;z-index:251653120" filled="f" strokecolor="#a5a5a5">
            <v:stroke dashstyle="dash"/>
            <v:textbox style="mso-next-textbox:#_x0000_s1039" inset="6mm,1.9mm,6mm,1.9mm">
              <w:txbxContent>
                <w:p w:rsidR="00E963B1" w:rsidRPr="00FF4967" w:rsidRDefault="00E963B1" w:rsidP="00F50112">
                  <w:pPr>
                    <w:rPr>
                      <w:spacing w:val="-8"/>
                    </w:rPr>
                  </w:pPr>
                  <w:r>
                    <w:rPr>
                      <w:spacing w:val="-8"/>
                    </w:rPr>
                    <w:t xml:space="preserve">« </w:t>
                  </w:r>
                  <w:r w:rsidRPr="00FF4967">
                    <w:rPr>
                      <w:spacing w:val="-8"/>
                    </w:rPr>
                    <w:t xml:space="preserve">Se qualcuno negherà che nel santissimo sacramento dell’eucarestia è contenuto veramente, realmente, sostanzialmente il corpo e il sangue di nostro signore Gesù Cristo, con l’anima e la divinità, e, quindi, tutto il Cristo, ma dirà che esso vi è solo come in un simbolo o una figura, o solo con la sua potenza, sia anatema ». ( </w:t>
                  </w:r>
                  <w:r w:rsidRPr="00F50112">
                    <w:rPr>
                      <w:spacing w:val="-8"/>
                      <w:sz w:val="22"/>
                      <w:szCs w:val="22"/>
                    </w:rPr>
                    <w:t>CONCILIO DI TRENTO</w:t>
                  </w:r>
                  <w:r w:rsidRPr="00FF4967">
                    <w:rPr>
                      <w:spacing w:val="-8"/>
                    </w:rPr>
                    <w:t xml:space="preserve">, Sessione XIII°, Can. 1 ). </w:t>
                  </w:r>
                </w:p>
                <w:p w:rsidR="00E963B1" w:rsidRPr="00542508" w:rsidRDefault="00E963B1" w:rsidP="00542508">
                  <w:pPr>
                    <w:ind w:left="-162" w:right="-176"/>
                    <w:jc w:val="center"/>
                    <w:rPr>
                      <w:sz w:val="28"/>
                      <w:szCs w:val="28"/>
                    </w:rPr>
                  </w:pPr>
                </w:p>
                <w:p w:rsidR="00E963B1" w:rsidRPr="009B4C20" w:rsidRDefault="00E963B1" w:rsidP="009B4C20">
                  <w:pPr>
                    <w:jc w:val="both"/>
                    <w:rPr>
                      <w:sz w:val="8"/>
                      <w:szCs w:val="8"/>
                    </w:rPr>
                  </w:pPr>
                </w:p>
                <w:p w:rsidR="00E963B1" w:rsidRDefault="00E963B1" w:rsidP="005C35CD">
                  <w:pPr>
                    <w:rPr>
                      <w:sz w:val="12"/>
                      <w:szCs w:val="12"/>
                    </w:rPr>
                  </w:pPr>
                </w:p>
              </w:txbxContent>
            </v:textbox>
          </v:shape>
        </w:pict>
      </w:r>
      <w:r>
        <w:rPr>
          <w:noProof/>
        </w:rPr>
        <w:pict>
          <v:shape id="_x0000_s1040" type="#_x0000_t202" style="position:absolute;margin-left:-35.1pt;margin-top:318.6pt;width:276pt;height:121.8pt;z-index:251652096" filled="f" strokecolor="#a5a5a5">
            <v:stroke dashstyle="dash"/>
            <v:textbox style="mso-next-textbox:#_x0000_s1040" inset="6mm,1.9mm,6mm,1.9mm">
              <w:txbxContent>
                <w:p w:rsidR="00E963B1" w:rsidRPr="00542508" w:rsidRDefault="00E963B1" w:rsidP="006A03F7">
                  <w:pPr>
                    <w:jc w:val="center"/>
                    <w:rPr>
                      <w:color w:val="000000"/>
                    </w:rPr>
                  </w:pPr>
                  <w:r w:rsidRPr="00542508">
                    <w:t xml:space="preserve">« </w:t>
                  </w:r>
                  <w:r w:rsidRPr="00542508">
                    <w:rPr>
                      <w:color w:val="000000"/>
                    </w:rPr>
                    <w:t>I giovani  procurino di rompere le corna al demonio con i due martelli della Confessione e della Comunione, … ciascuno vada alla Comunione dopo essersi ben confessato e con fermezza in volontà di praticare le promesse che ha fatto …</w:t>
                  </w:r>
                  <w:r w:rsidRPr="00542508">
                    <w:t>»</w:t>
                  </w:r>
                </w:p>
                <w:p w:rsidR="00E963B1" w:rsidRPr="00542508" w:rsidRDefault="00E963B1" w:rsidP="006A03F7">
                  <w:pPr>
                    <w:rPr>
                      <w:color w:val="000000"/>
                      <w:sz w:val="20"/>
                      <w:szCs w:val="20"/>
                    </w:rPr>
                  </w:pPr>
                  <w:r w:rsidRPr="00542508">
                    <w:rPr>
                      <w:sz w:val="20"/>
                      <w:szCs w:val="20"/>
                    </w:rPr>
                    <w:t>(</w:t>
                  </w:r>
                  <w:r>
                    <w:rPr>
                      <w:sz w:val="20"/>
                      <w:szCs w:val="20"/>
                    </w:rPr>
                    <w:t xml:space="preserve"> </w:t>
                  </w:r>
                  <w:r w:rsidRPr="00542508">
                    <w:rPr>
                      <w:sz w:val="20"/>
                      <w:szCs w:val="20"/>
                    </w:rPr>
                    <w:t>S. GIOVANNI BOSCO in “Le massime di Don Bosco”,</w:t>
                  </w:r>
                </w:p>
                <w:p w:rsidR="00E963B1" w:rsidRPr="00542508" w:rsidRDefault="00E963B1" w:rsidP="00E37333">
                  <w:pPr>
                    <w:jc w:val="center"/>
                    <w:rPr>
                      <w:color w:val="000000"/>
                      <w:sz w:val="22"/>
                      <w:szCs w:val="22"/>
                    </w:rPr>
                  </w:pPr>
                  <w:r w:rsidRPr="00542508">
                    <w:rPr>
                      <w:color w:val="000000"/>
                      <w:sz w:val="20"/>
                      <w:szCs w:val="20"/>
                    </w:rPr>
                    <w:t>XV,60; XVII,512</w:t>
                  </w:r>
                  <w:r>
                    <w:rPr>
                      <w:color w:val="000000"/>
                      <w:sz w:val="20"/>
                      <w:szCs w:val="20"/>
                    </w:rPr>
                    <w:t xml:space="preserve"> </w:t>
                  </w:r>
                  <w:r w:rsidRPr="00542508">
                    <w:rPr>
                      <w:color w:val="000000"/>
                      <w:sz w:val="20"/>
                      <w:szCs w:val="20"/>
                    </w:rPr>
                    <w:t>).</w:t>
                  </w:r>
                  <w:r>
                    <w:rPr>
                      <w:color w:val="000000"/>
                      <w:sz w:val="22"/>
                      <w:szCs w:val="22"/>
                    </w:rPr>
                    <w:t xml:space="preserve"> </w:t>
                  </w:r>
                </w:p>
              </w:txbxContent>
            </v:textbox>
          </v:shape>
        </w:pict>
      </w:r>
      <w:r>
        <w:rPr>
          <w:noProof/>
        </w:rPr>
        <w:pict>
          <v:shape id="_x0000_s1041" type="#_x0000_t202" style="position:absolute;margin-left:240.9pt;margin-top:197.1pt;width:276pt;height:121.8pt;z-index:251651072" filled="f" strokecolor="#a5a5a5">
            <v:stroke dashstyle="dash"/>
            <v:textbox style="mso-next-textbox:#_x0000_s1041" inset="6mm,1.9mm,6mm,1.9mm">
              <w:txbxContent>
                <w:p w:rsidR="00E963B1" w:rsidRDefault="00E963B1" w:rsidP="00542508">
                  <w:pPr>
                    <w:autoSpaceDE w:val="0"/>
                    <w:autoSpaceDN w:val="0"/>
                    <w:adjustRightInd w:val="0"/>
                    <w:spacing w:before="100" w:after="100"/>
                    <w:jc w:val="center"/>
                    <w:rPr>
                      <w:sz w:val="32"/>
                      <w:szCs w:val="32"/>
                    </w:rPr>
                  </w:pPr>
                  <w:r>
                    <w:rPr>
                      <w:bCs/>
                      <w:sz w:val="28"/>
                      <w:szCs w:val="28"/>
                    </w:rPr>
                    <w:t xml:space="preserve">« </w:t>
                  </w:r>
                  <w:r w:rsidRPr="00542508">
                    <w:rPr>
                      <w:sz w:val="28"/>
                      <w:szCs w:val="28"/>
                    </w:rPr>
                    <w:t>Divenuti membri del Sacratissimo Corpo di Gesù dobbiamo tenerci  a Lui strettamente uniti, non in astratto, ma in concreto, nel credere e nell’operare »</w:t>
                  </w:r>
                </w:p>
                <w:p w:rsidR="00E963B1" w:rsidRPr="00542508" w:rsidRDefault="00E963B1" w:rsidP="00542508">
                  <w:pPr>
                    <w:autoSpaceDE w:val="0"/>
                    <w:autoSpaceDN w:val="0"/>
                    <w:adjustRightInd w:val="0"/>
                    <w:spacing w:before="100" w:after="100"/>
                    <w:jc w:val="center"/>
                  </w:pPr>
                  <w:r w:rsidRPr="00542508">
                    <w:t>(</w:t>
                  </w:r>
                  <w:r>
                    <w:t xml:space="preserve"> </w:t>
                  </w:r>
                  <w:r w:rsidRPr="00542508">
                    <w:t>S. GIOVANNI BOSCO in</w:t>
                  </w:r>
                  <w:r>
                    <w:t xml:space="preserve"> </w:t>
                  </w:r>
                  <w:r w:rsidRPr="00542508">
                    <w:t xml:space="preserve"> “Le massime di Don Bosco”,  XII,641</w:t>
                  </w:r>
                  <w:r>
                    <w:t xml:space="preserve"> </w:t>
                  </w:r>
                  <w:r w:rsidRPr="00542508">
                    <w:t>).</w:t>
                  </w:r>
                </w:p>
                <w:p w:rsidR="00E963B1" w:rsidRPr="006B419D" w:rsidRDefault="00E963B1" w:rsidP="00542508">
                  <w:pPr>
                    <w:autoSpaceDE w:val="0"/>
                    <w:autoSpaceDN w:val="0"/>
                    <w:adjustRightInd w:val="0"/>
                    <w:spacing w:before="100" w:after="100"/>
                    <w:jc w:val="center"/>
                    <w:rPr>
                      <w:sz w:val="8"/>
                      <w:szCs w:val="8"/>
                    </w:rPr>
                  </w:pPr>
                </w:p>
                <w:p w:rsidR="00E963B1" w:rsidRPr="006B419D" w:rsidRDefault="00E963B1" w:rsidP="006B419D">
                  <w:pPr>
                    <w:rPr>
                      <w:szCs w:val="20"/>
                    </w:rPr>
                  </w:pPr>
                </w:p>
              </w:txbxContent>
            </v:textbox>
          </v:shape>
        </w:pict>
      </w:r>
      <w:r>
        <w:rPr>
          <w:noProof/>
        </w:rPr>
        <w:pict>
          <v:shape id="_x0000_s1042" type="#_x0000_t202" style="position:absolute;margin-left:-35.1pt;margin-top:196.8pt;width:276pt;height:121.8pt;z-index:251650048" filled="f" strokecolor="#a5a5a5">
            <v:stroke dashstyle="dash"/>
            <v:textbox style="mso-next-textbox:#_x0000_s1042" inset="6mm,1.9mm,6mm,1.9mm">
              <w:txbxContent>
                <w:p w:rsidR="00E963B1" w:rsidRPr="006A4D88" w:rsidRDefault="00E963B1" w:rsidP="001C7E74">
                  <w:pPr>
                    <w:autoSpaceDE w:val="0"/>
                    <w:autoSpaceDN w:val="0"/>
                    <w:adjustRightInd w:val="0"/>
                    <w:spacing w:before="100" w:after="100"/>
                  </w:pPr>
                  <w:r w:rsidRPr="006A4D88">
                    <w:t>« “Chi mangia la mia carne e beve il mio sangue dimora in me e io in lui “ (Gv 6, 56).</w:t>
                  </w:r>
                  <w:r w:rsidRPr="006A4D88">
                    <w:br/>
                    <w:t>Nessuno sarà in lui, se non colui nel quale egli stesso verrà, poiché il Signore assume in sé solo la carne di colui che riceverà la sua  »</w:t>
                  </w:r>
                </w:p>
                <w:p w:rsidR="00E963B1" w:rsidRPr="006662B6" w:rsidRDefault="00E963B1" w:rsidP="001C7E74">
                  <w:pPr>
                    <w:autoSpaceDE w:val="0"/>
                    <w:autoSpaceDN w:val="0"/>
                    <w:adjustRightInd w:val="0"/>
                    <w:spacing w:before="100" w:after="100"/>
                    <w:jc w:val="center"/>
                    <w:rPr>
                      <w:sz w:val="32"/>
                      <w:szCs w:val="32"/>
                    </w:rPr>
                  </w:pPr>
                  <w:r w:rsidRPr="006A4D88">
                    <w:rPr>
                      <w:sz w:val="22"/>
                      <w:szCs w:val="22"/>
                    </w:rPr>
                    <w:t>(SANT’ILARIO, dal trattato “Sulla Trinità” di Sant’Ilario vescovo, Uff. lett.  Merc. IV Sett. Pasqua).</w:t>
                  </w:r>
                  <w:r w:rsidRPr="006662B6">
                    <w:rPr>
                      <w:sz w:val="22"/>
                      <w:szCs w:val="22"/>
                    </w:rPr>
                    <w:br/>
                  </w:r>
                </w:p>
                <w:p w:rsidR="00E963B1" w:rsidRPr="003D4CBA" w:rsidRDefault="00E963B1" w:rsidP="00B948D9">
                  <w:pPr>
                    <w:jc w:val="both"/>
                  </w:pPr>
                </w:p>
              </w:txbxContent>
            </v:textbox>
          </v:shape>
        </w:pict>
      </w:r>
      <w:r>
        <w:rPr>
          <w:noProof/>
        </w:rPr>
        <w:pict>
          <v:shape id="_x0000_s1043" type="#_x0000_t202" style="position:absolute;margin-left:240.9pt;margin-top:75.3pt;width:276pt;height:121.8pt;z-index:251649024" filled="f" strokecolor="#a5a5a5">
            <v:stroke dashstyle="dash"/>
            <v:textbox style="mso-next-textbox:#_x0000_s1043" inset="6mm,1.9mm,6mm,1.9mm">
              <w:txbxContent>
                <w:p w:rsidR="00E963B1" w:rsidRPr="00BA21B1" w:rsidRDefault="00E963B1" w:rsidP="00BF3E90">
                  <w:pPr>
                    <w:jc w:val="center"/>
                    <w:rPr>
                      <w:rFonts w:ascii="Trebuchet MS" w:hAnsi="Trebuchet MS" w:cs="Arial"/>
                      <w:b/>
                      <w:bCs/>
                      <w:sz w:val="12"/>
                      <w:szCs w:val="12"/>
                    </w:rPr>
                  </w:pPr>
                </w:p>
                <w:p w:rsidR="00E963B1" w:rsidRPr="00613DB7" w:rsidRDefault="00E963B1" w:rsidP="00BF3E90">
                  <w:pPr>
                    <w:jc w:val="center"/>
                    <w:rPr>
                      <w:sz w:val="36"/>
                      <w:szCs w:val="36"/>
                    </w:rPr>
                  </w:pPr>
                  <w:r w:rsidRPr="00613DB7">
                    <w:rPr>
                      <w:b/>
                      <w:bCs/>
                      <w:sz w:val="36"/>
                      <w:szCs w:val="36"/>
                    </w:rPr>
                    <w:t xml:space="preserve">« </w:t>
                  </w:r>
                  <w:r w:rsidRPr="00613DB7">
                    <w:rPr>
                      <w:sz w:val="36"/>
                      <w:szCs w:val="36"/>
                    </w:rPr>
                    <w:t xml:space="preserve">Portate DIO ai malati, </w:t>
                  </w:r>
                </w:p>
                <w:p w:rsidR="00E963B1" w:rsidRPr="00613DB7" w:rsidRDefault="00E963B1" w:rsidP="00BF3E90">
                  <w:pPr>
                    <w:jc w:val="center"/>
                    <w:rPr>
                      <w:sz w:val="36"/>
                      <w:szCs w:val="36"/>
                    </w:rPr>
                  </w:pPr>
                  <w:r w:rsidRPr="00613DB7">
                    <w:rPr>
                      <w:sz w:val="36"/>
                      <w:szCs w:val="36"/>
                    </w:rPr>
                    <w:t xml:space="preserve">varrà più di una </w:t>
                  </w:r>
                </w:p>
                <w:p w:rsidR="00E963B1" w:rsidRPr="00613DB7" w:rsidRDefault="00E963B1" w:rsidP="00BF3E90">
                  <w:pPr>
                    <w:jc w:val="center"/>
                    <w:rPr>
                      <w:sz w:val="36"/>
                      <w:szCs w:val="36"/>
                    </w:rPr>
                  </w:pPr>
                  <w:r>
                    <w:rPr>
                      <w:sz w:val="36"/>
                      <w:szCs w:val="36"/>
                    </w:rPr>
                    <w:t>qualsiasi altra cura »</w:t>
                  </w:r>
                </w:p>
                <w:p w:rsidR="00E963B1" w:rsidRPr="00613DB7" w:rsidRDefault="00E963B1" w:rsidP="00BF3E90">
                  <w:pPr>
                    <w:jc w:val="center"/>
                    <w:rPr>
                      <w:sz w:val="8"/>
                      <w:szCs w:val="8"/>
                    </w:rPr>
                  </w:pPr>
                </w:p>
                <w:p w:rsidR="00E963B1" w:rsidRPr="000D34E4" w:rsidRDefault="00E963B1" w:rsidP="00BF3E90">
                  <w:pPr>
                    <w:jc w:val="center"/>
                    <w:rPr>
                      <w:color w:val="000000"/>
                      <w:sz w:val="28"/>
                      <w:szCs w:val="28"/>
                    </w:rPr>
                  </w:pPr>
                  <w:r w:rsidRPr="000D34E4">
                    <w:rPr>
                      <w:sz w:val="28"/>
                      <w:szCs w:val="28"/>
                    </w:rPr>
                    <w:t>( S. PIO DA PIETRELCINA, T, 139 )</w:t>
                  </w:r>
                  <w:r>
                    <w:rPr>
                      <w:sz w:val="28"/>
                      <w:szCs w:val="28"/>
                    </w:rPr>
                    <w:t>.</w:t>
                  </w:r>
                </w:p>
              </w:txbxContent>
            </v:textbox>
          </v:shape>
        </w:pict>
      </w:r>
      <w:r>
        <w:rPr>
          <w:noProof/>
        </w:rPr>
        <w:pict>
          <v:shape id="_x0000_s1044" type="#_x0000_t202" style="position:absolute;margin-left:-35.1pt;margin-top:75.3pt;width:276pt;height:121.8pt;z-index:251648000" filled="f" strokecolor="#a5a5a5">
            <v:stroke dashstyle="dash"/>
            <v:textbox style="mso-next-textbox:#_x0000_s1044" inset="6mm,1.9mm,6mm,1.9mm">
              <w:txbxContent>
                <w:p w:rsidR="00E963B1" w:rsidRPr="00243D3F" w:rsidRDefault="00E963B1" w:rsidP="001C7E74">
                  <w:pPr>
                    <w:ind w:right="-14"/>
                    <w:jc w:val="center"/>
                    <w:rPr>
                      <w:sz w:val="28"/>
                      <w:szCs w:val="28"/>
                    </w:rPr>
                  </w:pPr>
                  <w:r w:rsidRPr="00946BA6">
                    <w:rPr>
                      <w:sz w:val="28"/>
                      <w:szCs w:val="28"/>
                    </w:rPr>
                    <w:t>«</w:t>
                  </w:r>
                  <w:r>
                    <w:rPr>
                      <w:sz w:val="28"/>
                      <w:szCs w:val="28"/>
                    </w:rPr>
                    <w:t xml:space="preserve"> </w:t>
                  </w:r>
                  <w:r w:rsidRPr="000B363A">
                    <w:rPr>
                      <w:sz w:val="28"/>
                      <w:szCs w:val="28"/>
                    </w:rPr>
                    <w:t>Quando la Chiesa celebra l'Eucaristia, memoriale della morte e risurrezione del suo Signore, questo evento centrale di salvez</w:t>
                  </w:r>
                  <w:r>
                    <w:rPr>
                      <w:sz w:val="28"/>
                      <w:szCs w:val="28"/>
                    </w:rPr>
                    <w:t>za è reso realmente presente e</w:t>
                  </w:r>
                  <w:r w:rsidRPr="000B363A">
                    <w:rPr>
                      <w:sz w:val="28"/>
                      <w:szCs w:val="28"/>
                    </w:rPr>
                    <w:t xml:space="preserve"> </w:t>
                  </w:r>
                  <w:r>
                    <w:rPr>
                      <w:sz w:val="28"/>
                      <w:szCs w:val="28"/>
                    </w:rPr>
                    <w:t>“</w:t>
                  </w:r>
                  <w:r w:rsidRPr="000B363A">
                    <w:rPr>
                      <w:sz w:val="28"/>
                      <w:szCs w:val="28"/>
                    </w:rPr>
                    <w:t>si effettua l'</w:t>
                  </w:r>
                  <w:r>
                    <w:rPr>
                      <w:sz w:val="28"/>
                      <w:szCs w:val="28"/>
                    </w:rPr>
                    <w:t xml:space="preserve">opera della nostra redenzione” </w:t>
                  </w:r>
                  <w:r w:rsidRPr="007C02BB">
                    <w:rPr>
                      <w:sz w:val="28"/>
                      <w:szCs w:val="28"/>
                    </w:rPr>
                    <w:t>»</w:t>
                  </w:r>
                  <w:r>
                    <w:rPr>
                      <w:sz w:val="28"/>
                      <w:szCs w:val="28"/>
                    </w:rPr>
                    <w:t xml:space="preserve"> </w:t>
                  </w:r>
                  <w:r w:rsidRPr="00946BA6">
                    <w:rPr>
                      <w:sz w:val="22"/>
                      <w:szCs w:val="22"/>
                    </w:rPr>
                    <w:t xml:space="preserve"> </w:t>
                  </w:r>
                  <w:r>
                    <w:rPr>
                      <w:sz w:val="22"/>
                      <w:szCs w:val="22"/>
                    </w:rPr>
                    <w:t xml:space="preserve">(S. GIOVANNI  PAOLO II°, </w:t>
                  </w:r>
                  <w:r w:rsidRPr="00997207">
                    <w:rPr>
                      <w:sz w:val="22"/>
                      <w:szCs w:val="22"/>
                    </w:rPr>
                    <w:t>Enc. Eccles.</w:t>
                  </w:r>
                  <w:r>
                    <w:rPr>
                      <w:sz w:val="22"/>
                      <w:szCs w:val="22"/>
                    </w:rPr>
                    <w:t xml:space="preserve"> de </w:t>
                  </w:r>
                  <w:r w:rsidRPr="00997207">
                    <w:rPr>
                      <w:sz w:val="22"/>
                      <w:szCs w:val="22"/>
                    </w:rPr>
                    <w:t>Eucharistia</w:t>
                  </w:r>
                  <w:r>
                    <w:rPr>
                      <w:sz w:val="22"/>
                      <w:szCs w:val="22"/>
                    </w:rPr>
                    <w:t xml:space="preserve"> ).</w:t>
                  </w:r>
                </w:p>
                <w:p w:rsidR="00E963B1" w:rsidRPr="00243D3F" w:rsidRDefault="00E963B1" w:rsidP="001C7E74"/>
                <w:p w:rsidR="00E963B1" w:rsidRPr="00BF3E90" w:rsidRDefault="00E963B1" w:rsidP="00BF3E90">
                  <w:pPr>
                    <w:jc w:val="center"/>
                    <w:rPr>
                      <w:rFonts w:ascii="Trebuchet MS" w:hAnsi="Trebuchet MS" w:cs="Arial"/>
                      <w:sz w:val="8"/>
                      <w:szCs w:val="8"/>
                    </w:rPr>
                  </w:pPr>
                </w:p>
                <w:p w:rsidR="00E963B1" w:rsidRPr="004E1F59" w:rsidRDefault="00E963B1" w:rsidP="00BF3E90">
                  <w:pPr>
                    <w:jc w:val="center"/>
                    <w:rPr>
                      <w:rFonts w:ascii="Trebuchet MS" w:hAnsi="Trebuchet MS"/>
                      <w:color w:val="000000"/>
                    </w:rPr>
                  </w:pPr>
                </w:p>
              </w:txbxContent>
            </v:textbox>
          </v:shape>
        </w:pict>
      </w:r>
      <w:r>
        <w:rPr>
          <w:noProof/>
        </w:rPr>
        <w:pict>
          <v:shape id="_x0000_s1045" type="#_x0000_t202" style="position:absolute;margin-left:240.9pt;margin-top:-46.5pt;width:276pt;height:121.8pt;z-index:251646976" filled="f" strokecolor="#a5a5a5">
            <v:stroke dashstyle="dash"/>
            <v:textbox style="mso-next-textbox:#_x0000_s1045" inset="6mm,1.9mm,6mm,1.9mm">
              <w:txbxContent>
                <w:p w:rsidR="00E963B1" w:rsidRPr="00EC69D2" w:rsidRDefault="00E963B1" w:rsidP="001C7E74">
                  <w:pPr>
                    <w:rPr>
                      <w:lang w:bidi="yi-Hebr"/>
                    </w:rPr>
                  </w:pPr>
                  <w:r w:rsidRPr="00EC69D2">
                    <w:rPr>
                      <w:sz w:val="28"/>
                      <w:szCs w:val="28"/>
                      <w:lang w:bidi="yi-Hebr"/>
                    </w:rPr>
                    <w:t>‹‹ L'Eucaristia è il sacramento che, sotto le apparenze del pane e del vino, contiene realmente Corpo, Sangue, Anima e Divinità del Nostro Signor Gesù Cristo per nutrimento delle anime ››</w:t>
                  </w:r>
                  <w:r w:rsidRPr="00EC69D2">
                    <w:rPr>
                      <w:lang w:bidi="yi-Hebr"/>
                    </w:rPr>
                    <w:t xml:space="preserve">  ( CATECHISMO MAGGIORE DI SAN PIO X,  316 ).</w:t>
                  </w:r>
                </w:p>
                <w:p w:rsidR="00E963B1" w:rsidRPr="004E1F59" w:rsidRDefault="00E963B1" w:rsidP="00BA21B1">
                  <w:pPr>
                    <w:pStyle w:val="NormalWeb"/>
                    <w:spacing w:before="0" w:beforeAutospacing="0" w:after="0" w:afterAutospacing="0"/>
                    <w:jc w:val="center"/>
                    <w:rPr>
                      <w:rFonts w:ascii="Trebuchet MS" w:hAnsi="Trebuchet MS"/>
                    </w:rPr>
                  </w:pPr>
                </w:p>
              </w:txbxContent>
            </v:textbox>
          </v:shape>
        </w:pict>
      </w:r>
      <w:r>
        <w:rPr>
          <w:noProof/>
        </w:rPr>
        <w:pict>
          <v:shape id="_x0000_s1046" type="#_x0000_t202" style="position:absolute;margin-left:-35.1pt;margin-top:-46.5pt;width:276pt;height:121.8pt;z-index:251645952" filled="f" strokecolor="#a5a5a5">
            <v:stroke dashstyle="dash"/>
            <v:textbox style="mso-next-textbox:#_x0000_s1046" inset="6mm,1.9mm,6mm,1.9mm">
              <w:txbxContent>
                <w:p w:rsidR="00E963B1" w:rsidRPr="00CF4827" w:rsidRDefault="00E963B1" w:rsidP="00CF4827">
                  <w:pPr>
                    <w:ind w:left="-216" w:right="-212"/>
                    <w:jc w:val="center"/>
                    <w:rPr>
                      <w:rFonts w:ascii="Trebuchet MS" w:hAnsi="Trebuchet MS" w:cs="Arial"/>
                      <w:b/>
                      <w:bCs/>
                      <w:sz w:val="8"/>
                      <w:szCs w:val="8"/>
                    </w:rPr>
                  </w:pPr>
                </w:p>
                <w:p w:rsidR="00E963B1" w:rsidRDefault="00E963B1" w:rsidP="00E54A66">
                  <w:pPr>
                    <w:ind w:left="-216" w:right="-212"/>
                    <w:jc w:val="center"/>
                    <w:rPr>
                      <w:sz w:val="40"/>
                      <w:szCs w:val="40"/>
                    </w:rPr>
                  </w:pPr>
                  <w:r w:rsidRPr="00E54A66">
                    <w:rPr>
                      <w:b/>
                      <w:bCs/>
                      <w:sz w:val="40"/>
                      <w:szCs w:val="40"/>
                    </w:rPr>
                    <w:t xml:space="preserve">« </w:t>
                  </w:r>
                  <w:r w:rsidRPr="00E54A66">
                    <w:rPr>
                      <w:sz w:val="40"/>
                      <w:szCs w:val="40"/>
                    </w:rPr>
                    <w:t>La Comunione è il cibo che dà la forza; il cibo di vita »</w:t>
                  </w:r>
                  <w:r>
                    <w:rPr>
                      <w:sz w:val="40"/>
                      <w:szCs w:val="40"/>
                    </w:rPr>
                    <w:t xml:space="preserve"> </w:t>
                  </w:r>
                </w:p>
                <w:p w:rsidR="00E963B1" w:rsidRPr="00E54A66" w:rsidRDefault="00E963B1" w:rsidP="00E54A66">
                  <w:pPr>
                    <w:ind w:left="-216" w:right="-212"/>
                    <w:jc w:val="center"/>
                    <w:rPr>
                      <w:sz w:val="40"/>
                      <w:szCs w:val="40"/>
                    </w:rPr>
                  </w:pPr>
                  <w:r w:rsidRPr="00E54A66">
                    <w:rPr>
                      <w:sz w:val="32"/>
                      <w:szCs w:val="32"/>
                    </w:rPr>
                    <w:t>(</w:t>
                  </w:r>
                  <w:r>
                    <w:rPr>
                      <w:sz w:val="32"/>
                      <w:szCs w:val="32"/>
                    </w:rPr>
                    <w:t xml:space="preserve"> </w:t>
                  </w:r>
                  <w:r w:rsidRPr="00E54A66">
                    <w:rPr>
                      <w:sz w:val="32"/>
                      <w:szCs w:val="32"/>
                    </w:rPr>
                    <w:t>S. GIOVANNI BOSCO in “Le massime di Don Bosco”,  IX,709</w:t>
                  </w:r>
                  <w:r>
                    <w:rPr>
                      <w:sz w:val="32"/>
                      <w:szCs w:val="32"/>
                    </w:rPr>
                    <w:t xml:space="preserve"> </w:t>
                  </w:r>
                  <w:r w:rsidRPr="00E54A66">
                    <w:rPr>
                      <w:sz w:val="32"/>
                      <w:szCs w:val="32"/>
                    </w:rPr>
                    <w:t>).</w:t>
                  </w:r>
                </w:p>
                <w:p w:rsidR="00E963B1" w:rsidRPr="00E54A66" w:rsidRDefault="00E963B1" w:rsidP="00E54A66">
                  <w:pPr>
                    <w:ind w:left="-216" w:right="-212"/>
                    <w:jc w:val="center"/>
                    <w:rPr>
                      <w:sz w:val="40"/>
                      <w:szCs w:val="40"/>
                    </w:rPr>
                  </w:pPr>
                </w:p>
                <w:p w:rsidR="00E963B1" w:rsidRDefault="00E963B1" w:rsidP="00CF4827">
                  <w:pPr>
                    <w:ind w:left="-216" w:right="-212"/>
                    <w:jc w:val="center"/>
                    <w:rPr>
                      <w:rFonts w:ascii="Trebuchet MS" w:hAnsi="Trebuchet MS" w:cs="Arial"/>
                      <w:sz w:val="32"/>
                      <w:szCs w:val="32"/>
                    </w:rPr>
                  </w:pPr>
                  <w:r>
                    <w:rPr>
                      <w:rFonts w:ascii="Trebuchet MS" w:hAnsi="Trebuchet MS" w:cs="Arial"/>
                      <w:sz w:val="32"/>
                      <w:szCs w:val="32"/>
                    </w:rPr>
                    <w:t>»</w:t>
                  </w:r>
                </w:p>
                <w:p w:rsidR="00E963B1" w:rsidRPr="00CF4827" w:rsidRDefault="00E963B1" w:rsidP="00CF4827">
                  <w:pPr>
                    <w:ind w:left="-216" w:right="-212"/>
                    <w:jc w:val="center"/>
                    <w:rPr>
                      <w:rFonts w:ascii="Trebuchet MS" w:hAnsi="Trebuchet MS" w:cs="Arial"/>
                      <w:sz w:val="8"/>
                      <w:szCs w:val="8"/>
                    </w:rPr>
                  </w:pPr>
                </w:p>
                <w:p w:rsidR="00E963B1" w:rsidRPr="004E1F59" w:rsidRDefault="00E963B1" w:rsidP="00CF4827">
                  <w:pPr>
                    <w:ind w:left="-216" w:right="-212"/>
                    <w:jc w:val="center"/>
                    <w:rPr>
                      <w:rFonts w:ascii="Trebuchet MS" w:hAnsi="Trebuchet MS"/>
                      <w:color w:val="000000"/>
                    </w:rPr>
                  </w:pPr>
                </w:p>
              </w:txbxContent>
            </v:textbox>
          </v:shape>
        </w:pict>
      </w:r>
      <w:r>
        <w:rPr>
          <w:noProof/>
        </w:rPr>
        <w:pict>
          <v:shape id="_x0000_s1047" type="#_x0000_t202" style="position:absolute;margin-left:240.9pt;margin-top:562.2pt;width:276pt;height:121.8pt;z-index:251657216" filled="f" strokecolor="#a5a5a5">
            <v:stroke dashstyle="dash"/>
            <v:textbox style="mso-next-textbox:#_x0000_s1047" inset="6mm,1.9mm,6mm,1.9mm">
              <w:txbxContent>
                <w:p w:rsidR="00E963B1" w:rsidRDefault="00E963B1" w:rsidP="001C7E74">
                  <w:pPr>
                    <w:ind w:right="-14"/>
                    <w:jc w:val="center"/>
                    <w:rPr>
                      <w:sz w:val="28"/>
                      <w:szCs w:val="28"/>
                    </w:rPr>
                  </w:pPr>
                </w:p>
                <w:p w:rsidR="00E963B1" w:rsidRPr="00860DB5" w:rsidRDefault="00E963B1" w:rsidP="001C7E74">
                  <w:pPr>
                    <w:ind w:right="-14"/>
                    <w:jc w:val="center"/>
                    <w:rPr>
                      <w:sz w:val="22"/>
                      <w:szCs w:val="22"/>
                    </w:rPr>
                  </w:pPr>
                  <w:r w:rsidRPr="00946BA6">
                    <w:rPr>
                      <w:sz w:val="28"/>
                      <w:szCs w:val="28"/>
                    </w:rPr>
                    <w:t>«</w:t>
                  </w:r>
                  <w:r>
                    <w:rPr>
                      <w:sz w:val="28"/>
                      <w:szCs w:val="28"/>
                    </w:rPr>
                    <w:t xml:space="preserve"> </w:t>
                  </w:r>
                  <w:r w:rsidRPr="00997207">
                    <w:rPr>
                      <w:sz w:val="28"/>
                      <w:szCs w:val="28"/>
                    </w:rPr>
                    <w:t>L'Eucaristia, presenza salvifica di Gesù nella comunità dei fedeli e suo nutrimento spirituale, è quanto di più prezioso la Chiesa possa ave</w:t>
                  </w:r>
                  <w:r>
                    <w:rPr>
                      <w:sz w:val="28"/>
                      <w:szCs w:val="28"/>
                    </w:rPr>
                    <w:t xml:space="preserve">re nel suo cammino nella storia </w:t>
                  </w:r>
                  <w:r w:rsidRPr="007C02BB">
                    <w:rPr>
                      <w:sz w:val="28"/>
                      <w:szCs w:val="28"/>
                    </w:rPr>
                    <w:t>»</w:t>
                  </w:r>
                  <w:r>
                    <w:rPr>
                      <w:sz w:val="28"/>
                      <w:szCs w:val="28"/>
                    </w:rPr>
                    <w:t xml:space="preserve"> </w:t>
                  </w:r>
                  <w:r w:rsidRPr="00946BA6">
                    <w:rPr>
                      <w:sz w:val="22"/>
                      <w:szCs w:val="22"/>
                    </w:rPr>
                    <w:t xml:space="preserve"> </w:t>
                  </w:r>
                  <w:r>
                    <w:rPr>
                      <w:sz w:val="22"/>
                      <w:szCs w:val="22"/>
                    </w:rPr>
                    <w:t xml:space="preserve">( S. GIOVANNI PAOLO II°, </w:t>
                  </w:r>
                  <w:r w:rsidRPr="00997207">
                    <w:rPr>
                      <w:sz w:val="22"/>
                      <w:szCs w:val="22"/>
                    </w:rPr>
                    <w:t>Enc. Eccles.</w:t>
                  </w:r>
                  <w:r>
                    <w:rPr>
                      <w:sz w:val="22"/>
                      <w:szCs w:val="22"/>
                    </w:rPr>
                    <w:t xml:space="preserve"> de </w:t>
                  </w:r>
                  <w:r w:rsidRPr="00997207">
                    <w:rPr>
                      <w:sz w:val="22"/>
                      <w:szCs w:val="22"/>
                    </w:rPr>
                    <w:t>Eucharistia</w:t>
                  </w:r>
                  <w:r>
                    <w:rPr>
                      <w:sz w:val="22"/>
                      <w:szCs w:val="22"/>
                    </w:rPr>
                    <w:t xml:space="preserve"> ).</w:t>
                  </w:r>
                </w:p>
                <w:p w:rsidR="00E963B1" w:rsidRDefault="00E963B1" w:rsidP="001C7E74">
                  <w:pPr>
                    <w:shd w:val="clear" w:color="auto" w:fill="FFFFFF"/>
                    <w:spacing w:line="241" w:lineRule="atLeast"/>
                    <w:rPr>
                      <w:sz w:val="20"/>
                      <w:szCs w:val="20"/>
                    </w:rPr>
                  </w:pPr>
                </w:p>
                <w:p w:rsidR="00E963B1" w:rsidRPr="00F26078" w:rsidRDefault="00E963B1" w:rsidP="00F26078">
                  <w:pPr>
                    <w:autoSpaceDE w:val="0"/>
                    <w:autoSpaceDN w:val="0"/>
                    <w:adjustRightInd w:val="0"/>
                    <w:jc w:val="center"/>
                    <w:rPr>
                      <w:sz w:val="20"/>
                      <w:szCs w:val="20"/>
                    </w:rPr>
                  </w:pPr>
                </w:p>
              </w:txbxContent>
            </v:textbox>
          </v:shape>
        </w:pict>
      </w:r>
      <w:r>
        <w:rPr>
          <w:noProof/>
        </w:rPr>
        <w:pict>
          <v:shape id="_x0000_s1048" type="#_x0000_t202" style="position:absolute;margin-left:-35.1pt;margin-top:561.9pt;width:276pt;height:121.8pt;z-index:251656192" filled="f" strokecolor="#a5a5a5">
            <v:stroke dashstyle="dash"/>
            <v:textbox style="mso-next-textbox:#_x0000_s1048" inset="6mm,1.9mm,6mm,1.9mm">
              <w:txbxContent>
                <w:p w:rsidR="00E963B1" w:rsidRDefault="00E963B1" w:rsidP="00617442">
                  <w:pPr>
                    <w:rPr>
                      <w:sz w:val="28"/>
                      <w:szCs w:val="28"/>
                      <w:lang w:bidi="yi-Hebr"/>
                    </w:rPr>
                  </w:pPr>
                  <w:r w:rsidRPr="00617442">
                    <w:rPr>
                      <w:sz w:val="28"/>
                      <w:szCs w:val="28"/>
                      <w:lang w:bidi="yi-Hebr"/>
                    </w:rPr>
                    <w:t>«</w:t>
                  </w:r>
                  <w:r w:rsidRPr="00617442">
                    <w:rPr>
                      <w:rStyle w:val="textexposedshow"/>
                      <w:sz w:val="28"/>
                      <w:szCs w:val="28"/>
                      <w:shd w:val="clear" w:color="auto" w:fill="FFFFFF"/>
                    </w:rPr>
                    <w:t xml:space="preserve"> Il sacrificio della Croce e il sacrificio dell'Eucaristia sono un unico sacrificio. Identici sono la vittima e l'offerente, diverso è soltanto il modo di offrirsi: cruento sulla Croce, incruento nell'Eucaristia </w:t>
                  </w:r>
                  <w:r w:rsidRPr="00617442">
                    <w:rPr>
                      <w:sz w:val="28"/>
                      <w:szCs w:val="28"/>
                      <w:lang w:bidi="yi-Hebr"/>
                    </w:rPr>
                    <w:t>»</w:t>
                  </w:r>
                  <w:r>
                    <w:rPr>
                      <w:sz w:val="28"/>
                      <w:szCs w:val="28"/>
                      <w:lang w:bidi="yi-Hebr"/>
                    </w:rPr>
                    <w:t xml:space="preserve"> </w:t>
                  </w:r>
                </w:p>
                <w:p w:rsidR="00E963B1" w:rsidRPr="00617442" w:rsidRDefault="00E963B1" w:rsidP="00617442">
                  <w:pPr>
                    <w:jc w:val="center"/>
                    <w:rPr>
                      <w:rStyle w:val="hascaption"/>
                      <w:sz w:val="28"/>
                      <w:szCs w:val="28"/>
                      <w:lang w:bidi="yi-Hebr"/>
                    </w:rPr>
                  </w:pPr>
                  <w:r w:rsidRPr="00617442">
                    <w:rPr>
                      <w:rStyle w:val="hascaption"/>
                      <w:shd w:val="clear" w:color="auto" w:fill="FFFFFF"/>
                    </w:rPr>
                    <w:t>( C.C.C.- Compendio, N. 280 ).</w:t>
                  </w:r>
                </w:p>
                <w:p w:rsidR="00E963B1" w:rsidRPr="00F26078" w:rsidRDefault="00E963B1" w:rsidP="00F26078">
                  <w:pPr>
                    <w:pStyle w:val="NormalWeb"/>
                    <w:spacing w:before="0" w:beforeAutospacing="0" w:after="0" w:afterAutospacing="0"/>
                    <w:ind w:left="-162" w:right="-110"/>
                    <w:jc w:val="center"/>
                    <w:rPr>
                      <w:sz w:val="12"/>
                      <w:szCs w:val="12"/>
                    </w:rPr>
                  </w:pPr>
                </w:p>
              </w:txbxContent>
            </v:textbox>
          </v:shape>
        </w:pict>
      </w:r>
      <w:r>
        <w:rPr>
          <w:noProof/>
        </w:rPr>
        <w:pict>
          <v:shape id="_x0000_s1049" type="#_x0000_t202" style="position:absolute;margin-left:240.9pt;margin-top:440.4pt;width:276pt;height:121.8pt;z-index:251655168" filled="f" strokecolor="#a5a5a5">
            <v:stroke dashstyle="dash"/>
            <v:textbox style="mso-next-textbox:#_x0000_s1049" inset="6mm,1.9mm,6mm,1.9mm">
              <w:txbxContent>
                <w:p w:rsidR="00E963B1" w:rsidRPr="00706A12" w:rsidRDefault="00E963B1" w:rsidP="00706A12">
                  <w:pPr>
                    <w:jc w:val="center"/>
                    <w:rPr>
                      <w:bCs/>
                      <w:color w:val="222222"/>
                      <w:sz w:val="28"/>
                      <w:szCs w:val="28"/>
                    </w:rPr>
                  </w:pPr>
                  <w:r w:rsidRPr="00706A12">
                    <w:rPr>
                      <w:sz w:val="28"/>
                      <w:szCs w:val="28"/>
                    </w:rPr>
                    <w:t xml:space="preserve">« </w:t>
                  </w:r>
                  <w:r w:rsidRPr="00706A12">
                    <w:rPr>
                      <w:bCs/>
                      <w:color w:val="222222"/>
                      <w:sz w:val="28"/>
                      <w:szCs w:val="28"/>
                    </w:rPr>
                    <w:t xml:space="preserve">Questo sacramento (l’Eucaristia) ci trasforma nel Corpo di Cristo, in modo che siamo ossa delle sue ossa, carne della sua carne, membra delle sue membra </w:t>
                  </w:r>
                  <w:r w:rsidRPr="00706A12">
                    <w:rPr>
                      <w:sz w:val="28"/>
                      <w:szCs w:val="28"/>
                    </w:rPr>
                    <w:t>»</w:t>
                  </w:r>
                </w:p>
                <w:p w:rsidR="00E963B1" w:rsidRPr="009F42D0" w:rsidRDefault="00E963B1" w:rsidP="00706A12">
                  <w:pPr>
                    <w:jc w:val="center"/>
                    <w:rPr>
                      <w:bCs/>
                      <w:color w:val="222222"/>
                    </w:rPr>
                  </w:pPr>
                  <w:r w:rsidRPr="009F42D0">
                    <w:rPr>
                      <w:bCs/>
                      <w:color w:val="222222"/>
                    </w:rPr>
                    <w:t>(</w:t>
                  </w:r>
                  <w:r>
                    <w:rPr>
                      <w:bCs/>
                      <w:color w:val="222222"/>
                    </w:rPr>
                    <w:t xml:space="preserve"> </w:t>
                  </w:r>
                  <w:r w:rsidRPr="009F42D0">
                    <w:rPr>
                      <w:bCs/>
                      <w:color w:val="222222"/>
                    </w:rPr>
                    <w:t>SANT’ALBERTO MAGNO</w:t>
                  </w:r>
                  <w:r>
                    <w:rPr>
                      <w:bCs/>
                      <w:color w:val="222222"/>
                    </w:rPr>
                    <w:t xml:space="preserve">, in </w:t>
                  </w:r>
                  <w:r w:rsidRPr="009F42D0">
                    <w:rPr>
                      <w:bCs/>
                      <w:color w:val="222222"/>
                    </w:rPr>
                    <w:t xml:space="preserve"> “Cuore a cuore”, Città nuova Editrice, 2002</w:t>
                  </w:r>
                  <w:r>
                    <w:rPr>
                      <w:bCs/>
                      <w:color w:val="222222"/>
                    </w:rPr>
                    <w:t xml:space="preserve"> </w:t>
                  </w:r>
                  <w:r w:rsidRPr="009F42D0">
                    <w:rPr>
                      <w:bCs/>
                      <w:color w:val="222222"/>
                    </w:rPr>
                    <w:t>).</w:t>
                  </w:r>
                </w:p>
                <w:p w:rsidR="00E963B1" w:rsidRPr="0045648C" w:rsidRDefault="00E963B1" w:rsidP="0045648C">
                  <w:pPr>
                    <w:jc w:val="center"/>
                    <w:rPr>
                      <w:sz w:val="22"/>
                      <w:szCs w:val="22"/>
                    </w:rPr>
                  </w:pPr>
                </w:p>
              </w:txbxContent>
            </v:textbox>
          </v:shape>
        </w:pict>
      </w:r>
    </w:p>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rsidP="007305C8">
      <w:pPr>
        <w:jc w:val="right"/>
      </w:pPr>
    </w:p>
    <w:p w:rsidR="00E963B1" w:rsidRDefault="00E963B1"/>
    <w:p w:rsidR="00E963B1" w:rsidRDefault="00E963B1">
      <w:r>
        <w:rPr>
          <w:noProof/>
        </w:rPr>
        <w:pict>
          <v:shape id="_x0000_s1050" type="#_x0000_t202" style="position:absolute;margin-left:241.2pt;margin-top:196.5pt;width:276pt;height:121.8pt;z-index:251663360" filled="f" strokecolor="#a5a5a5">
            <v:stroke dashstyle="dash"/>
            <v:textbox style="mso-next-textbox:#_x0000_s1050" inset="6mm,1.9mm,6mm,1.9mm">
              <w:txbxContent>
                <w:p w:rsidR="00E963B1" w:rsidRPr="006438C0" w:rsidRDefault="00E963B1" w:rsidP="006438C0">
                  <w:pPr>
                    <w:ind w:right="-146"/>
                    <w:rPr>
                      <w:sz w:val="32"/>
                      <w:szCs w:val="32"/>
                    </w:rPr>
                  </w:pPr>
                  <w:r w:rsidRPr="006438C0">
                    <w:rPr>
                      <w:sz w:val="32"/>
                      <w:szCs w:val="32"/>
                    </w:rPr>
                    <w:t xml:space="preserve">« Io voglio che scuotiate </w:t>
                  </w:r>
                  <w:r>
                    <w:rPr>
                      <w:sz w:val="32"/>
                      <w:szCs w:val="32"/>
                    </w:rPr>
                    <w:t xml:space="preserve">le </w:t>
                  </w:r>
                  <w:r w:rsidRPr="006438C0">
                    <w:rPr>
                      <w:sz w:val="32"/>
                      <w:szCs w:val="32"/>
                    </w:rPr>
                    <w:t>due ali spirituali. La prima ala é la devozione alla Madonna SS. l’altra é la devozione a Gesù</w:t>
                  </w:r>
                  <w:r w:rsidRPr="006438C0">
                    <w:rPr>
                      <w:rFonts w:ascii="Trebuchet MS" w:hAnsi="Trebuchet MS" w:cs="Arial"/>
                      <w:sz w:val="32"/>
                      <w:szCs w:val="32"/>
                    </w:rPr>
                    <w:t xml:space="preserve"> </w:t>
                  </w:r>
                  <w:r w:rsidRPr="006438C0">
                    <w:rPr>
                      <w:sz w:val="32"/>
                      <w:szCs w:val="32"/>
                    </w:rPr>
                    <w:t>Sacramentato »</w:t>
                  </w:r>
                </w:p>
                <w:p w:rsidR="00E963B1" w:rsidRPr="000539C0" w:rsidRDefault="00E963B1" w:rsidP="0036752A">
                  <w:pPr>
                    <w:ind w:left="-144" w:right="-146"/>
                    <w:jc w:val="center"/>
                    <w:rPr>
                      <w:sz w:val="28"/>
                      <w:szCs w:val="28"/>
                    </w:rPr>
                  </w:pPr>
                  <w:r w:rsidRPr="008C69BF">
                    <w:rPr>
                      <w:sz w:val="28"/>
                      <w:szCs w:val="28"/>
                    </w:rPr>
                    <w:t>(</w:t>
                  </w:r>
                  <w:r>
                    <w:rPr>
                      <w:sz w:val="28"/>
                      <w:szCs w:val="28"/>
                    </w:rPr>
                    <w:t xml:space="preserve"> </w:t>
                  </w:r>
                  <w:r w:rsidRPr="008C69BF">
                    <w:rPr>
                      <w:sz w:val="28"/>
                      <w:szCs w:val="28"/>
                    </w:rPr>
                    <w:t>S. GIOVANNI BOSCO in “Le massime di Don Bosco”,</w:t>
                  </w:r>
                  <w:r w:rsidRPr="000539C0">
                    <w:t xml:space="preserve"> </w:t>
                  </w:r>
                  <w:r>
                    <w:rPr>
                      <w:sz w:val="28"/>
                      <w:szCs w:val="28"/>
                    </w:rPr>
                    <w:t xml:space="preserve">VII,680 ). </w:t>
                  </w:r>
                </w:p>
                <w:p w:rsidR="00E963B1" w:rsidRPr="0036752A" w:rsidRDefault="00E963B1" w:rsidP="000B7DC1">
                  <w:pPr>
                    <w:jc w:val="center"/>
                    <w:rPr>
                      <w:rFonts w:ascii="Trebuchet MS" w:hAnsi="Trebuchet MS" w:cs="Arial"/>
                      <w:sz w:val="12"/>
                      <w:szCs w:val="12"/>
                    </w:rPr>
                  </w:pPr>
                </w:p>
                <w:p w:rsidR="00E963B1" w:rsidRPr="000B7DC1" w:rsidRDefault="00E963B1" w:rsidP="000B7DC1">
                  <w:pPr>
                    <w:jc w:val="center"/>
                    <w:rPr>
                      <w:rFonts w:ascii="Trebuchet MS" w:hAnsi="Trebuchet MS"/>
                    </w:rPr>
                  </w:pPr>
                </w:p>
              </w:txbxContent>
            </v:textbox>
          </v:shape>
        </w:pict>
      </w:r>
      <w:r>
        <w:rPr>
          <w:noProof/>
        </w:rPr>
        <w:pict>
          <v:shape id="_x0000_s1051" type="#_x0000_t202" style="position:absolute;margin-left:-34.8pt;margin-top:196.2pt;width:276pt;height:121.8pt;z-index:251662336" filled="f" strokecolor="#a5a5a5">
            <v:stroke dashstyle="dash"/>
            <v:textbox style="mso-next-textbox:#_x0000_s1051" inset="6mm,1.9mm,6mm,1.9mm">
              <w:txbxContent>
                <w:p w:rsidR="00E963B1" w:rsidRPr="0036752A" w:rsidRDefault="00E963B1" w:rsidP="000B7DC1">
                  <w:pPr>
                    <w:jc w:val="center"/>
                    <w:rPr>
                      <w:rFonts w:ascii="Trebuchet MS" w:hAnsi="Trebuchet MS" w:cs="Arial"/>
                      <w:sz w:val="12"/>
                      <w:szCs w:val="12"/>
                    </w:rPr>
                  </w:pPr>
                </w:p>
                <w:p w:rsidR="00E963B1" w:rsidRPr="0036752A" w:rsidRDefault="00E963B1" w:rsidP="000B7DC1">
                  <w:pPr>
                    <w:jc w:val="center"/>
                    <w:rPr>
                      <w:rFonts w:ascii="Trebuchet MS" w:hAnsi="Trebuchet MS" w:cs="Arial"/>
                      <w:sz w:val="28"/>
                      <w:szCs w:val="28"/>
                    </w:rPr>
                  </w:pPr>
                  <w:r w:rsidRPr="000539C0">
                    <w:rPr>
                      <w:sz w:val="32"/>
                      <w:szCs w:val="32"/>
                    </w:rPr>
                    <w:t>« Nel tabernacolo vi é il tesoro più grande che possa trovarsi in Cielo e in terra, vi é il padrone di tutto il mondo »</w:t>
                  </w:r>
                  <w:r>
                    <w:rPr>
                      <w:sz w:val="32"/>
                      <w:szCs w:val="32"/>
                    </w:rPr>
                    <w:t xml:space="preserve"> </w:t>
                  </w:r>
                  <w:r w:rsidRPr="008C69BF">
                    <w:rPr>
                      <w:sz w:val="28"/>
                      <w:szCs w:val="28"/>
                    </w:rPr>
                    <w:t>(</w:t>
                  </w:r>
                  <w:r>
                    <w:rPr>
                      <w:sz w:val="28"/>
                      <w:szCs w:val="28"/>
                    </w:rPr>
                    <w:t xml:space="preserve"> </w:t>
                  </w:r>
                  <w:r w:rsidRPr="008C69BF">
                    <w:rPr>
                      <w:sz w:val="28"/>
                      <w:szCs w:val="28"/>
                    </w:rPr>
                    <w:t>S. GIOVANNI BOSCO in “Le massime di Don Bosco”,</w:t>
                  </w:r>
                  <w:r w:rsidRPr="000539C0">
                    <w:t xml:space="preserve"> </w:t>
                  </w:r>
                  <w:r w:rsidRPr="000539C0">
                    <w:rPr>
                      <w:sz w:val="28"/>
                      <w:szCs w:val="28"/>
                    </w:rPr>
                    <w:t>VI,320</w:t>
                  </w:r>
                  <w:r>
                    <w:rPr>
                      <w:sz w:val="28"/>
                      <w:szCs w:val="28"/>
                    </w:rPr>
                    <w:t xml:space="preserve"> ).</w:t>
                  </w:r>
                </w:p>
                <w:p w:rsidR="00E963B1" w:rsidRPr="0036752A" w:rsidRDefault="00E963B1" w:rsidP="000B7DC1">
                  <w:pPr>
                    <w:jc w:val="center"/>
                    <w:rPr>
                      <w:rFonts w:ascii="Trebuchet MS" w:hAnsi="Trebuchet MS"/>
                      <w:sz w:val="12"/>
                      <w:szCs w:val="12"/>
                    </w:rPr>
                  </w:pPr>
                </w:p>
                <w:p w:rsidR="00E963B1" w:rsidRPr="005B4A2A" w:rsidRDefault="00E963B1" w:rsidP="009C05B2">
                  <w:pPr>
                    <w:tabs>
                      <w:tab w:val="left" w:pos="4830"/>
                    </w:tabs>
                    <w:autoSpaceDE w:val="0"/>
                    <w:autoSpaceDN w:val="0"/>
                    <w:adjustRightInd w:val="0"/>
                    <w:ind w:right="10"/>
                    <w:jc w:val="center"/>
                    <w:rPr>
                      <w:sz w:val="12"/>
                      <w:szCs w:val="12"/>
                    </w:rPr>
                  </w:pPr>
                </w:p>
              </w:txbxContent>
            </v:textbox>
          </v:shape>
        </w:pict>
      </w:r>
      <w:r>
        <w:rPr>
          <w:noProof/>
        </w:rPr>
        <w:pict>
          <v:shape id="_x0000_s1052" type="#_x0000_t202" style="position:absolute;margin-left:241.2pt;margin-top:74.7pt;width:276pt;height:121.8pt;z-index:251661312" filled="f" strokecolor="#a5a5a5">
            <v:stroke dashstyle="dash"/>
            <v:textbox style="mso-next-textbox:#_x0000_s1052" inset="6mm,1.9mm,6mm,1.9mm">
              <w:txbxContent>
                <w:p w:rsidR="00E963B1" w:rsidRDefault="00E963B1" w:rsidP="00617442">
                  <w:pPr>
                    <w:ind w:right="13"/>
                    <w:rPr>
                      <w:sz w:val="32"/>
                      <w:szCs w:val="32"/>
                    </w:rPr>
                  </w:pPr>
                  <w:r w:rsidRPr="00385604">
                    <w:rPr>
                      <w:sz w:val="32"/>
                      <w:szCs w:val="32"/>
                    </w:rPr>
                    <w:t xml:space="preserve">‹‹  La Chiesa … raccomanda vivamente ai fedeli di ricevere la santa Eucaristia la domenica e i giorni festivi, o ancora più spesso, anche tutti i giorni ›› </w:t>
                  </w:r>
                </w:p>
                <w:p w:rsidR="00E963B1" w:rsidRPr="00617442" w:rsidRDefault="00E963B1" w:rsidP="00617442">
                  <w:pPr>
                    <w:ind w:right="13"/>
                    <w:jc w:val="center"/>
                    <w:rPr>
                      <w:sz w:val="28"/>
                      <w:szCs w:val="28"/>
                    </w:rPr>
                  </w:pPr>
                  <w:r w:rsidRPr="00617442">
                    <w:rPr>
                      <w:sz w:val="28"/>
                      <w:szCs w:val="28"/>
                    </w:rPr>
                    <w:t>( CCC 1389 ).</w:t>
                  </w:r>
                </w:p>
                <w:p w:rsidR="00E963B1" w:rsidRPr="000D34E4" w:rsidRDefault="00E963B1" w:rsidP="00B55362">
                  <w:pPr>
                    <w:autoSpaceDE w:val="0"/>
                    <w:autoSpaceDN w:val="0"/>
                    <w:adjustRightInd w:val="0"/>
                    <w:ind w:left="-198" w:right="-242"/>
                    <w:jc w:val="center"/>
                    <w:rPr>
                      <w:sz w:val="28"/>
                      <w:szCs w:val="28"/>
                    </w:rPr>
                  </w:pPr>
                </w:p>
              </w:txbxContent>
            </v:textbox>
          </v:shape>
        </w:pict>
      </w:r>
      <w:r>
        <w:rPr>
          <w:noProof/>
        </w:rPr>
        <w:pict>
          <v:shape id="_x0000_s1053" type="#_x0000_t202" style="position:absolute;margin-left:-34.8pt;margin-top:74.7pt;width:276pt;height:121.8pt;z-index:251660288" filled="f" strokecolor="#a5a5a5">
            <v:stroke dashstyle="dash"/>
            <v:textbox style="mso-next-textbox:#_x0000_s1053" inset="6mm,1.9mm,6mm,1.9mm">
              <w:txbxContent>
                <w:p w:rsidR="00E963B1" w:rsidRDefault="00E963B1" w:rsidP="006823FF">
                  <w:pPr>
                    <w:spacing w:line="216" w:lineRule="auto"/>
                  </w:pPr>
                </w:p>
                <w:p w:rsidR="00E963B1" w:rsidRPr="00C57E58" w:rsidRDefault="00E963B1" w:rsidP="006823FF">
                  <w:pPr>
                    <w:spacing w:line="216" w:lineRule="auto"/>
                  </w:pPr>
                  <w:r w:rsidRPr="00D729D5">
                    <w:t>« Che cosa di più sublime di questo sacramento? (l’Eucaristia). Nessun sacramento in realtà è più salutare di questo: per sua virtù … crescono le buone disposizioni, e la mente viene arricchita di tutti i carismi spirituali  »</w:t>
                  </w:r>
                  <w:r>
                    <w:t xml:space="preserve"> </w:t>
                  </w:r>
                  <w:r>
                    <w:rPr>
                      <w:sz w:val="22"/>
                      <w:szCs w:val="22"/>
                    </w:rPr>
                    <w:t xml:space="preserve">( </w:t>
                  </w:r>
                  <w:r w:rsidRPr="00D729D5">
                    <w:rPr>
                      <w:sz w:val="20"/>
                      <w:szCs w:val="20"/>
                    </w:rPr>
                    <w:t>SAN TOMMASO D’AQUINO</w:t>
                  </w:r>
                  <w:r w:rsidRPr="006823FF">
                    <w:rPr>
                      <w:sz w:val="22"/>
                      <w:szCs w:val="22"/>
                    </w:rPr>
                    <w:t xml:space="preserve">, </w:t>
                  </w:r>
                  <w:r>
                    <w:rPr>
                      <w:sz w:val="22"/>
                      <w:szCs w:val="22"/>
                    </w:rPr>
                    <w:t>d</w:t>
                  </w:r>
                  <w:r w:rsidRPr="006823FF">
                    <w:rPr>
                      <w:sz w:val="22"/>
                      <w:szCs w:val="22"/>
                    </w:rPr>
                    <w:t>alle “Opere” di S. Tommaso d’Aquino, opusc.57, nella festa del Corpo del Signore, lect.1-4</w:t>
                  </w:r>
                  <w:r>
                    <w:rPr>
                      <w:sz w:val="22"/>
                      <w:szCs w:val="22"/>
                    </w:rPr>
                    <w:t xml:space="preserve"> </w:t>
                  </w:r>
                  <w:r w:rsidRPr="006823FF">
                    <w:rPr>
                      <w:sz w:val="22"/>
                      <w:szCs w:val="22"/>
                    </w:rPr>
                    <w:t>).</w:t>
                  </w:r>
                </w:p>
                <w:p w:rsidR="00E963B1" w:rsidRPr="006823FF" w:rsidRDefault="00E963B1" w:rsidP="006823FF">
                  <w:pPr>
                    <w:autoSpaceDE w:val="0"/>
                    <w:autoSpaceDN w:val="0"/>
                    <w:adjustRightInd w:val="0"/>
                    <w:ind w:left="12" w:right="10"/>
                    <w:rPr>
                      <w:sz w:val="22"/>
                      <w:szCs w:val="22"/>
                    </w:rPr>
                  </w:pPr>
                </w:p>
              </w:txbxContent>
            </v:textbox>
          </v:shape>
        </w:pict>
      </w:r>
      <w:r>
        <w:rPr>
          <w:noProof/>
        </w:rPr>
        <w:pict>
          <v:shape id="_x0000_s1054" type="#_x0000_t202" style="position:absolute;margin-left:241.2pt;margin-top:-47.1pt;width:276pt;height:121.8pt;z-index:251659264" filled="f" strokecolor="#a5a5a5">
            <v:stroke dashstyle="dash"/>
            <v:textbox style="mso-next-textbox:#_x0000_s1054" inset="6mm,1.9mm,6mm,1.9mm">
              <w:txbxContent>
                <w:p w:rsidR="00E963B1" w:rsidRDefault="00E963B1" w:rsidP="00E9607A">
                  <w:pPr>
                    <w:rPr>
                      <w:sz w:val="28"/>
                      <w:szCs w:val="28"/>
                    </w:rPr>
                  </w:pPr>
                  <w:r>
                    <w:rPr>
                      <w:sz w:val="28"/>
                      <w:szCs w:val="28"/>
                    </w:rPr>
                    <w:t xml:space="preserve">‹‹ </w:t>
                  </w:r>
                  <w:r w:rsidRPr="00A03208">
                    <w:rPr>
                      <w:sz w:val="28"/>
                      <w:szCs w:val="28"/>
                    </w:rPr>
                    <w:t>Ciò che noi abbiamo veduto con i nostri occhi… ciò che le nostre mani hanno toccato, ossia il Verbo della vita poiché la vita si è fatta visibile e noi l’abbiamo veduta… e si è resa visibile a noi, quello che abbiamo veduto noi ve</w:t>
                  </w:r>
                </w:p>
                <w:p w:rsidR="00E963B1" w:rsidRPr="00A03208" w:rsidRDefault="00E963B1" w:rsidP="00E9607A">
                  <w:pPr>
                    <w:jc w:val="center"/>
                    <w:rPr>
                      <w:sz w:val="28"/>
                      <w:szCs w:val="28"/>
                    </w:rPr>
                  </w:pPr>
                  <w:r w:rsidRPr="00A03208">
                    <w:rPr>
                      <w:sz w:val="28"/>
                      <w:szCs w:val="28"/>
                    </w:rPr>
                    <w:t>lo annun</w:t>
                  </w:r>
                  <w:r>
                    <w:rPr>
                      <w:sz w:val="28"/>
                      <w:szCs w:val="28"/>
                    </w:rPr>
                    <w:t xml:space="preserve">ziamo </w:t>
                  </w:r>
                  <w:r w:rsidRPr="00A03208">
                    <w:rPr>
                      <w:sz w:val="28"/>
                      <w:szCs w:val="28"/>
                    </w:rPr>
                    <w:t>›› (</w:t>
                  </w:r>
                  <w:r>
                    <w:rPr>
                      <w:sz w:val="28"/>
                      <w:szCs w:val="28"/>
                    </w:rPr>
                    <w:t xml:space="preserve"> </w:t>
                  </w:r>
                  <w:r w:rsidRPr="00A03208">
                    <w:rPr>
                      <w:sz w:val="28"/>
                      <w:szCs w:val="28"/>
                    </w:rPr>
                    <w:t>cfr 1 Gv 1, 1-4</w:t>
                  </w:r>
                  <w:r>
                    <w:rPr>
                      <w:sz w:val="28"/>
                      <w:szCs w:val="28"/>
                    </w:rPr>
                    <w:t xml:space="preserve"> </w:t>
                  </w:r>
                  <w:r w:rsidRPr="00A03208">
                    <w:rPr>
                      <w:sz w:val="28"/>
                      <w:szCs w:val="28"/>
                    </w:rPr>
                    <w:t>).</w:t>
                  </w:r>
                </w:p>
                <w:p w:rsidR="00E963B1" w:rsidRPr="00902205" w:rsidRDefault="00E963B1" w:rsidP="00902205">
                  <w:pPr>
                    <w:jc w:val="center"/>
                    <w:rPr>
                      <w:color w:val="000000"/>
                      <w:sz w:val="28"/>
                      <w:szCs w:val="28"/>
                    </w:rPr>
                  </w:pPr>
                </w:p>
                <w:p w:rsidR="00E963B1" w:rsidRPr="00902205" w:rsidRDefault="00E963B1" w:rsidP="00902205">
                  <w:pPr>
                    <w:jc w:val="center"/>
                    <w:rPr>
                      <w:color w:val="000000"/>
                      <w:sz w:val="8"/>
                      <w:szCs w:val="8"/>
                    </w:rPr>
                  </w:pPr>
                </w:p>
                <w:p w:rsidR="00E963B1" w:rsidRPr="003F3FBE" w:rsidRDefault="00E963B1" w:rsidP="003F3FBE">
                  <w:pPr>
                    <w:autoSpaceDE w:val="0"/>
                    <w:autoSpaceDN w:val="0"/>
                    <w:adjustRightInd w:val="0"/>
                    <w:ind w:right="28"/>
                    <w:jc w:val="both"/>
                  </w:pPr>
                </w:p>
              </w:txbxContent>
            </v:textbox>
          </v:shape>
        </w:pict>
      </w:r>
      <w:r>
        <w:rPr>
          <w:noProof/>
        </w:rPr>
        <w:pict>
          <v:shape id="_x0000_s1055" type="#_x0000_t202" style="position:absolute;margin-left:-34.8pt;margin-top:-47.1pt;width:276pt;height:121.8pt;z-index:251658240" filled="f" strokecolor="#a5a5a5">
            <v:stroke dashstyle="dash"/>
            <v:textbox style="mso-next-textbox:#_x0000_s1055" inset="6mm,1.9mm,6mm,1.9mm">
              <w:txbxContent>
                <w:p w:rsidR="00E963B1" w:rsidRDefault="00E963B1" w:rsidP="00D249B8">
                  <w:pPr>
                    <w:autoSpaceDE w:val="0"/>
                    <w:autoSpaceDN w:val="0"/>
                    <w:adjustRightInd w:val="0"/>
                    <w:ind w:right="-188"/>
                    <w:jc w:val="center"/>
                    <w:rPr>
                      <w:sz w:val="28"/>
                      <w:szCs w:val="28"/>
                    </w:rPr>
                  </w:pPr>
                  <w:r w:rsidRPr="00476E22">
                    <w:rPr>
                      <w:sz w:val="28"/>
                      <w:szCs w:val="28"/>
                    </w:rPr>
                    <w:t>« Don Bosco al demonio: “Chi sono i tuoi più grandi nemici?” Il demonio: “Quelli che frequentano la comunione”.</w:t>
                  </w:r>
                </w:p>
                <w:p w:rsidR="00E963B1" w:rsidRDefault="00E963B1" w:rsidP="003A1460">
                  <w:pPr>
                    <w:autoSpaceDE w:val="0"/>
                    <w:autoSpaceDN w:val="0"/>
                    <w:adjustRightInd w:val="0"/>
                    <w:ind w:right="-188"/>
                    <w:jc w:val="center"/>
                    <w:rPr>
                      <w:sz w:val="28"/>
                      <w:szCs w:val="28"/>
                    </w:rPr>
                  </w:pPr>
                  <w:r w:rsidRPr="00476E22">
                    <w:rPr>
                      <w:sz w:val="28"/>
                      <w:szCs w:val="28"/>
                    </w:rPr>
                    <w:t xml:space="preserve">Comunione frequente: cibo dei forti, </w:t>
                  </w:r>
                </w:p>
                <w:p w:rsidR="00E963B1" w:rsidRDefault="00E963B1" w:rsidP="00D249B8">
                  <w:pPr>
                    <w:autoSpaceDE w:val="0"/>
                    <w:autoSpaceDN w:val="0"/>
                    <w:adjustRightInd w:val="0"/>
                    <w:ind w:right="-188"/>
                    <w:jc w:val="center"/>
                    <w:rPr>
                      <w:sz w:val="28"/>
                      <w:szCs w:val="28"/>
                    </w:rPr>
                  </w:pPr>
                  <w:r w:rsidRPr="00476E22">
                    <w:rPr>
                      <w:sz w:val="28"/>
                      <w:szCs w:val="28"/>
                    </w:rPr>
                    <w:t>cibo di vita »</w:t>
                  </w:r>
                  <w:r>
                    <w:rPr>
                      <w:sz w:val="28"/>
                      <w:szCs w:val="28"/>
                    </w:rPr>
                    <w:t xml:space="preserve"> </w:t>
                  </w:r>
                </w:p>
                <w:p w:rsidR="00E963B1" w:rsidRPr="00476E22" w:rsidRDefault="00E963B1" w:rsidP="00D249B8">
                  <w:pPr>
                    <w:autoSpaceDE w:val="0"/>
                    <w:autoSpaceDN w:val="0"/>
                    <w:adjustRightInd w:val="0"/>
                    <w:ind w:right="-188"/>
                    <w:rPr>
                      <w:sz w:val="28"/>
                      <w:szCs w:val="28"/>
                    </w:rPr>
                  </w:pPr>
                  <w:r w:rsidRPr="00476E22">
                    <w:t>(</w:t>
                  </w:r>
                  <w:r>
                    <w:t xml:space="preserve"> </w:t>
                  </w:r>
                  <w:r w:rsidRPr="00476E22">
                    <w:t>S. GIOVANNI BOSCO in “Le massime di Don Bosco”,</w:t>
                  </w:r>
                  <w:r w:rsidRPr="00476E22">
                    <w:rPr>
                      <w:color w:val="000000"/>
                    </w:rPr>
                    <w:t xml:space="preserve"> </w:t>
                  </w:r>
                  <w:r w:rsidRPr="00476E22">
                    <w:t>IX,992; X,43</w:t>
                  </w:r>
                  <w:r>
                    <w:t xml:space="preserve"> </w:t>
                  </w:r>
                  <w:r w:rsidRPr="00476E22">
                    <w:t>).</w:t>
                  </w:r>
                </w:p>
                <w:p w:rsidR="00E963B1" w:rsidRPr="00476E22" w:rsidRDefault="00E963B1" w:rsidP="002C36AA">
                  <w:pPr>
                    <w:pStyle w:val="NormalWeb"/>
                    <w:spacing w:before="0" w:beforeAutospacing="0" w:after="0" w:afterAutospacing="0"/>
                    <w:jc w:val="right"/>
                  </w:pPr>
                </w:p>
                <w:p w:rsidR="00E963B1" w:rsidRPr="00476E22" w:rsidRDefault="00E963B1" w:rsidP="005C35CD"/>
              </w:txbxContent>
            </v:textbox>
          </v:shape>
        </w:pict>
      </w:r>
      <w:r>
        <w:rPr>
          <w:noProof/>
        </w:rPr>
        <w:pict>
          <v:shape id="_x0000_s1056" type="#_x0000_t202" style="position:absolute;margin-left:241.2pt;margin-top:561.6pt;width:276pt;height:121.8pt;z-index:251669504" filled="f" strokecolor="#a5a5a5">
            <v:stroke dashstyle="dash"/>
            <v:textbox style="mso-next-textbox:#_x0000_s1056" inset="6mm,1.9mm,6mm,1.9mm">
              <w:txbxContent>
                <w:p w:rsidR="00E963B1" w:rsidRDefault="00E963B1" w:rsidP="00BF5828">
                  <w:pPr>
                    <w:ind w:right="-14"/>
                    <w:rPr>
                      <w:color w:val="FF0000"/>
                      <w:sz w:val="36"/>
                      <w:szCs w:val="36"/>
                    </w:rPr>
                  </w:pPr>
                  <w:r w:rsidRPr="00C95C1D">
                    <w:rPr>
                      <w:sz w:val="18"/>
                      <w:szCs w:val="18"/>
                      <w:lang w:bidi="yi-Hebr"/>
                    </w:rPr>
                    <w:t xml:space="preserve">« </w:t>
                  </w:r>
                  <w:r w:rsidRPr="00C95C1D">
                    <w:rPr>
                      <w:sz w:val="18"/>
                      <w:szCs w:val="18"/>
                    </w:rPr>
                    <w:t>Se l'Eucaristia rende presente il Sacrificio redentore della Croce perpetuandolo sacramentalmente, ciò significa che da essa deriva un'esigenza continua di conversione, di risposta personale all'esortazione che san Paolo rivolgeva ai cristiani di Corinto: « Vi supplichiamo in nome di Cristo: lasciatevi riconciliare con Dio » (2 Cor 5, 20). Se poi il cristiano ha sulla coscienza il peso di un peccato grave, allora l'itinerario di penitenza attraverso il sacramento della Riconciliazione diventa via obbligata per accedere alla piena partecipazione al Sacrificio eucaristico  »</w:t>
                  </w:r>
                  <w:r w:rsidRPr="0074025E">
                    <w:rPr>
                      <w:color w:val="FF0000"/>
                      <w:sz w:val="36"/>
                      <w:szCs w:val="36"/>
                    </w:rPr>
                    <w:t xml:space="preserve"> </w:t>
                  </w:r>
                </w:p>
                <w:p w:rsidR="00E963B1" w:rsidRPr="0036752A" w:rsidRDefault="00E963B1" w:rsidP="00BF5828">
                  <w:pPr>
                    <w:tabs>
                      <w:tab w:val="left" w:pos="4840"/>
                    </w:tabs>
                    <w:ind w:right="-14"/>
                    <w:jc w:val="center"/>
                    <w:rPr>
                      <w:rFonts w:ascii="Trebuchet MS" w:hAnsi="Trebuchet MS"/>
                    </w:rPr>
                  </w:pPr>
                  <w:r w:rsidRPr="00C95C1D">
                    <w:rPr>
                      <w:sz w:val="18"/>
                      <w:szCs w:val="18"/>
                    </w:rPr>
                    <w:t>(</w:t>
                  </w:r>
                  <w:r>
                    <w:rPr>
                      <w:sz w:val="18"/>
                      <w:szCs w:val="18"/>
                    </w:rPr>
                    <w:t xml:space="preserve"> </w:t>
                  </w:r>
                  <w:r w:rsidRPr="00C95C1D">
                    <w:rPr>
                      <w:sz w:val="18"/>
                      <w:szCs w:val="18"/>
                    </w:rPr>
                    <w:t>S. GIOVANNI  PAOLO II°, Enc. Eccles. de Eucharistia )</w:t>
                  </w:r>
                  <w:r>
                    <w:rPr>
                      <w:sz w:val="18"/>
                      <w:szCs w:val="18"/>
                    </w:rPr>
                    <w:t>.</w:t>
                  </w:r>
                </w:p>
              </w:txbxContent>
            </v:textbox>
          </v:shape>
        </w:pict>
      </w:r>
      <w:r>
        <w:rPr>
          <w:noProof/>
        </w:rPr>
        <w:pict>
          <v:shape id="_x0000_s1057" type="#_x0000_t202" style="position:absolute;margin-left:-34.8pt;margin-top:561.3pt;width:276pt;height:121.8pt;z-index:251668480" filled="f" strokecolor="#a5a5a5">
            <v:stroke dashstyle="dash"/>
            <v:textbox style="mso-next-textbox:#_x0000_s1057" inset="6mm,1.9mm,6mm,1.9mm">
              <w:txbxContent>
                <w:p w:rsidR="00E963B1" w:rsidRDefault="00E963B1" w:rsidP="00A3192A">
                  <w:pPr>
                    <w:rPr>
                      <w:sz w:val="28"/>
                      <w:szCs w:val="28"/>
                    </w:rPr>
                  </w:pPr>
                  <w:r w:rsidRPr="00A24973">
                    <w:rPr>
                      <w:sz w:val="28"/>
                      <w:szCs w:val="28"/>
                    </w:rPr>
                    <w:t>«</w:t>
                  </w:r>
                  <w:r>
                    <w:rPr>
                      <w:sz w:val="28"/>
                      <w:szCs w:val="28"/>
                    </w:rPr>
                    <w:t xml:space="preserve"> </w:t>
                  </w:r>
                  <w:r w:rsidRPr="00A24973">
                    <w:rPr>
                      <w:sz w:val="28"/>
                      <w:szCs w:val="28"/>
                    </w:rPr>
                    <w:t xml:space="preserve">Oh che felicità poter ricevere nel nostro cuore il Divino Redentore ! Quel Dio che ci deve dare la fortezza e la costanza necessaria in ogni momento di </w:t>
                  </w:r>
                </w:p>
                <w:p w:rsidR="00E963B1" w:rsidRPr="00A3192A" w:rsidRDefault="00E963B1" w:rsidP="00A3192A">
                  <w:pPr>
                    <w:rPr>
                      <w:sz w:val="28"/>
                      <w:szCs w:val="28"/>
                    </w:rPr>
                  </w:pPr>
                  <w:r w:rsidRPr="00A24973">
                    <w:rPr>
                      <w:sz w:val="28"/>
                      <w:szCs w:val="28"/>
                    </w:rPr>
                    <w:t>nostra vita</w:t>
                  </w:r>
                  <w:r>
                    <w:rPr>
                      <w:sz w:val="28"/>
                      <w:szCs w:val="28"/>
                    </w:rPr>
                    <w:t xml:space="preserve"> </w:t>
                  </w:r>
                  <w:r w:rsidRPr="00A24973">
                    <w:rPr>
                      <w:sz w:val="28"/>
                      <w:szCs w:val="28"/>
                    </w:rPr>
                    <w:t>»</w:t>
                  </w:r>
                  <w:r>
                    <w:rPr>
                      <w:sz w:val="28"/>
                      <w:szCs w:val="28"/>
                    </w:rPr>
                    <w:t xml:space="preserve"> </w:t>
                  </w:r>
                  <w:r w:rsidRPr="00A24973">
                    <w:t>(</w:t>
                  </w:r>
                  <w:r>
                    <w:t xml:space="preserve"> </w:t>
                  </w:r>
                  <w:r w:rsidRPr="00A24973">
                    <w:t>S. GIOVA</w:t>
                  </w:r>
                  <w:r>
                    <w:t xml:space="preserve">NNI BOSCO in “Le massime di Don </w:t>
                  </w:r>
                  <w:r w:rsidRPr="00A24973">
                    <w:t>Bosco”,  XII,29</w:t>
                  </w:r>
                  <w:r>
                    <w:t xml:space="preserve"> </w:t>
                  </w:r>
                  <w:r w:rsidRPr="00A24973">
                    <w:t>).</w:t>
                  </w:r>
                </w:p>
                <w:p w:rsidR="00E963B1" w:rsidRPr="0036752A" w:rsidRDefault="00E963B1" w:rsidP="00A24973">
                  <w:pPr>
                    <w:jc w:val="center"/>
                    <w:rPr>
                      <w:rFonts w:ascii="Trebuchet MS" w:hAnsi="Trebuchet MS" w:cs="Arial"/>
                      <w:sz w:val="12"/>
                      <w:szCs w:val="12"/>
                    </w:rPr>
                  </w:pPr>
                </w:p>
                <w:p w:rsidR="00E963B1" w:rsidRPr="0036752A" w:rsidRDefault="00E963B1" w:rsidP="0036752A">
                  <w:pPr>
                    <w:jc w:val="center"/>
                    <w:rPr>
                      <w:rFonts w:ascii="Trebuchet MS" w:hAnsi="Trebuchet MS"/>
                    </w:rPr>
                  </w:pPr>
                </w:p>
              </w:txbxContent>
            </v:textbox>
          </v:shape>
        </w:pict>
      </w:r>
      <w:r>
        <w:rPr>
          <w:noProof/>
        </w:rPr>
        <w:pict>
          <v:shape id="_x0000_s1058" type="#_x0000_t202" style="position:absolute;margin-left:241.2pt;margin-top:439.8pt;width:276pt;height:121.8pt;z-index:251667456" filled="f" strokecolor="#a5a5a5">
            <v:stroke dashstyle="dash"/>
            <v:textbox style="mso-next-textbox:#_x0000_s1058" inset="6mm,1.9mm,6mm,1.9mm">
              <w:txbxContent>
                <w:p w:rsidR="00E963B1" w:rsidRDefault="00E963B1" w:rsidP="00706A12">
                  <w:pPr>
                    <w:spacing w:line="216" w:lineRule="auto"/>
                    <w:rPr>
                      <w:sz w:val="32"/>
                      <w:szCs w:val="32"/>
                    </w:rPr>
                  </w:pPr>
                  <w:r w:rsidRPr="00BC6388">
                    <w:rPr>
                      <w:sz w:val="32"/>
                      <w:szCs w:val="32"/>
                    </w:rPr>
                    <w:t>« Nella Chiesa l’Eucaristia viene offerta per i vivi e per i morti, perché giovi a tutti, essendo stata istituita per la salvezza di tutti »</w:t>
                  </w:r>
                  <w:r>
                    <w:rPr>
                      <w:sz w:val="32"/>
                      <w:szCs w:val="32"/>
                    </w:rPr>
                    <w:t xml:space="preserve"> </w:t>
                  </w:r>
                </w:p>
                <w:p w:rsidR="00E963B1" w:rsidRPr="00706A12" w:rsidRDefault="00E963B1" w:rsidP="00706A12">
                  <w:pPr>
                    <w:spacing w:line="216" w:lineRule="auto"/>
                    <w:rPr>
                      <w:sz w:val="32"/>
                      <w:szCs w:val="32"/>
                    </w:rPr>
                  </w:pPr>
                  <w:r w:rsidRPr="00706A12">
                    <w:t>( SAN TOMMASO D’AQUINO, dalle “Opere” di S. Tommaso d’Aquino, opusc.57, nella festa</w:t>
                  </w:r>
                  <w:r>
                    <w:t xml:space="preserve"> del Corpo del Signore, lect.1-4 </w:t>
                  </w:r>
                  <w:r w:rsidRPr="00706A12">
                    <w:t>).</w:t>
                  </w:r>
                </w:p>
                <w:p w:rsidR="00E963B1" w:rsidRPr="00BC6388" w:rsidRDefault="00E963B1" w:rsidP="00BC6388">
                  <w:pPr>
                    <w:ind w:right="-176"/>
                    <w:rPr>
                      <w:sz w:val="32"/>
                      <w:szCs w:val="32"/>
                    </w:rPr>
                  </w:pPr>
                </w:p>
                <w:p w:rsidR="00E963B1" w:rsidRPr="00BC6388" w:rsidRDefault="00E963B1" w:rsidP="000B7DC1">
                  <w:pPr>
                    <w:jc w:val="center"/>
                    <w:rPr>
                      <w:rFonts w:ascii="Trebuchet MS" w:hAnsi="Trebuchet MS" w:cs="Arial"/>
                      <w:sz w:val="32"/>
                      <w:szCs w:val="32"/>
                    </w:rPr>
                  </w:pPr>
                  <w:r w:rsidRPr="00BC6388">
                    <w:rPr>
                      <w:rFonts w:ascii="Trebuchet MS" w:hAnsi="Trebuchet MS" w:cs="Arial"/>
                      <w:sz w:val="32"/>
                      <w:szCs w:val="32"/>
                    </w:rPr>
                    <w:br/>
                  </w:r>
                </w:p>
                <w:p w:rsidR="00E963B1" w:rsidRPr="000B7DC1" w:rsidRDefault="00E963B1" w:rsidP="000B7DC1">
                  <w:pPr>
                    <w:jc w:val="center"/>
                    <w:rPr>
                      <w:rFonts w:ascii="Trebuchet MS" w:hAnsi="Trebuchet MS"/>
                    </w:rPr>
                  </w:pPr>
                  <w:r w:rsidRPr="000B7DC1">
                    <w:rPr>
                      <w:rFonts w:ascii="Trebuchet MS" w:hAnsi="Trebuchet MS" w:cs="Arial"/>
                    </w:rPr>
                    <w:br/>
                  </w:r>
                </w:p>
              </w:txbxContent>
            </v:textbox>
          </v:shape>
        </w:pict>
      </w:r>
      <w:r>
        <w:rPr>
          <w:noProof/>
        </w:rPr>
        <w:pict>
          <v:shape id="_x0000_s1059" type="#_x0000_t202" style="position:absolute;margin-left:-34.8pt;margin-top:439.8pt;width:276pt;height:121.8pt;z-index:251666432" filled="f" strokecolor="#a5a5a5">
            <v:stroke dashstyle="dash"/>
            <v:textbox style="mso-next-textbox:#_x0000_s1059" inset="6mm,1.9mm,6mm,1.9mm">
              <w:txbxContent>
                <w:p w:rsidR="00E963B1" w:rsidRPr="0036752A" w:rsidRDefault="00E963B1" w:rsidP="000B7DC1">
                  <w:pPr>
                    <w:jc w:val="center"/>
                    <w:rPr>
                      <w:rFonts w:ascii="Trebuchet MS" w:hAnsi="Trebuchet MS" w:cs="Arial"/>
                      <w:sz w:val="12"/>
                      <w:szCs w:val="12"/>
                    </w:rPr>
                  </w:pPr>
                </w:p>
                <w:p w:rsidR="00E963B1" w:rsidRDefault="00E963B1" w:rsidP="00E9607A">
                  <w:pPr>
                    <w:jc w:val="center"/>
                    <w:rPr>
                      <w:sz w:val="32"/>
                      <w:szCs w:val="32"/>
                    </w:rPr>
                  </w:pPr>
                  <w:r w:rsidRPr="00243D3F">
                    <w:rPr>
                      <w:sz w:val="32"/>
                      <w:szCs w:val="32"/>
                    </w:rPr>
                    <w:t xml:space="preserve">‹‹ Io sono il Pane vivo disceso dal Cielo, se uno mangia di questo Pane ( oltre a non veder  mai la morte - cfr Gv 8,51)  vivrà  in eterno ! ›› </w:t>
                  </w:r>
                </w:p>
                <w:p w:rsidR="00E963B1" w:rsidRPr="00243D3F" w:rsidRDefault="00E963B1" w:rsidP="00E9607A">
                  <w:pPr>
                    <w:jc w:val="center"/>
                    <w:rPr>
                      <w:sz w:val="32"/>
                      <w:szCs w:val="32"/>
                    </w:rPr>
                  </w:pPr>
                  <w:r w:rsidRPr="00243D3F">
                    <w:rPr>
                      <w:sz w:val="32"/>
                      <w:szCs w:val="32"/>
                    </w:rPr>
                    <w:t>(</w:t>
                  </w:r>
                  <w:r>
                    <w:rPr>
                      <w:sz w:val="32"/>
                      <w:szCs w:val="32"/>
                    </w:rPr>
                    <w:t xml:space="preserve"> </w:t>
                  </w:r>
                  <w:r w:rsidRPr="00243D3F">
                    <w:rPr>
                      <w:sz w:val="32"/>
                      <w:szCs w:val="32"/>
                    </w:rPr>
                    <w:t>Gv 6,51</w:t>
                  </w:r>
                  <w:r>
                    <w:rPr>
                      <w:sz w:val="32"/>
                      <w:szCs w:val="32"/>
                    </w:rPr>
                    <w:t xml:space="preserve"> </w:t>
                  </w:r>
                  <w:r w:rsidRPr="00243D3F">
                    <w:rPr>
                      <w:sz w:val="32"/>
                      <w:szCs w:val="32"/>
                    </w:rPr>
                    <w:t>).</w:t>
                  </w:r>
                </w:p>
                <w:p w:rsidR="00E963B1" w:rsidRPr="00E9607A" w:rsidRDefault="00E963B1" w:rsidP="000B7DC1">
                  <w:pPr>
                    <w:jc w:val="center"/>
                    <w:rPr>
                      <w:rFonts w:ascii="Trebuchet MS" w:hAnsi="Trebuchet MS"/>
                      <w:bCs/>
                      <w:iCs/>
                      <w:shadow/>
                    </w:rPr>
                  </w:pPr>
                </w:p>
              </w:txbxContent>
            </v:textbox>
          </v:shape>
        </w:pict>
      </w:r>
      <w:r>
        <w:rPr>
          <w:noProof/>
        </w:rPr>
        <w:pict>
          <v:shape id="_x0000_s1060" type="#_x0000_t202" style="position:absolute;margin-left:241.2pt;margin-top:318.3pt;width:276pt;height:121.8pt;z-index:251665408" filled="f" strokecolor="#a5a5a5">
            <v:stroke dashstyle="dash"/>
            <v:textbox style="mso-next-textbox:#_x0000_s1060" inset="6mm,1.9mm,6mm,1.9mm">
              <w:txbxContent>
                <w:p w:rsidR="00E963B1" w:rsidRPr="00BF5828" w:rsidRDefault="00E963B1" w:rsidP="00BF5828">
                  <w:pPr>
                    <w:autoSpaceDE w:val="0"/>
                    <w:autoSpaceDN w:val="0"/>
                    <w:adjustRightInd w:val="0"/>
                    <w:ind w:left="300" w:right="300"/>
                    <w:jc w:val="center"/>
                    <w:rPr>
                      <w:sz w:val="32"/>
                      <w:szCs w:val="32"/>
                    </w:rPr>
                  </w:pPr>
                  <w:r w:rsidRPr="00BF5828">
                    <w:rPr>
                      <w:sz w:val="32"/>
                      <w:szCs w:val="32"/>
                    </w:rPr>
                    <w:t>« Nessuno s’inganni:</w:t>
                  </w:r>
                </w:p>
                <w:p w:rsidR="00E963B1" w:rsidRPr="00BF5828" w:rsidRDefault="00E963B1" w:rsidP="00BF5828">
                  <w:pPr>
                    <w:autoSpaceDE w:val="0"/>
                    <w:autoSpaceDN w:val="0"/>
                    <w:adjustRightInd w:val="0"/>
                    <w:ind w:left="300" w:right="300"/>
                    <w:jc w:val="center"/>
                    <w:rPr>
                      <w:sz w:val="32"/>
                      <w:szCs w:val="32"/>
                    </w:rPr>
                  </w:pPr>
                  <w:r w:rsidRPr="00BF5828">
                    <w:rPr>
                      <w:sz w:val="32"/>
                      <w:szCs w:val="32"/>
                    </w:rPr>
                    <w:t>chi non è all’interno del Santuario,</w:t>
                  </w:r>
                </w:p>
                <w:p w:rsidR="00E963B1" w:rsidRPr="00BF5828" w:rsidRDefault="00E963B1" w:rsidP="00BF5828">
                  <w:pPr>
                    <w:autoSpaceDE w:val="0"/>
                    <w:autoSpaceDN w:val="0"/>
                    <w:adjustRightInd w:val="0"/>
                    <w:ind w:left="300" w:right="300"/>
                    <w:jc w:val="center"/>
                    <w:rPr>
                      <w:sz w:val="32"/>
                      <w:szCs w:val="32"/>
                    </w:rPr>
                  </w:pPr>
                  <w:r w:rsidRPr="00BF5828">
                    <w:rPr>
                      <w:sz w:val="32"/>
                      <w:szCs w:val="32"/>
                    </w:rPr>
                    <w:t>resta privo del pane di Dio »</w:t>
                  </w:r>
                </w:p>
                <w:p w:rsidR="00E963B1" w:rsidRPr="000E2C43" w:rsidRDefault="00E963B1" w:rsidP="00BF5828">
                  <w:pPr>
                    <w:autoSpaceDE w:val="0"/>
                    <w:autoSpaceDN w:val="0"/>
                    <w:adjustRightInd w:val="0"/>
                    <w:ind w:left="300" w:right="300"/>
                    <w:jc w:val="center"/>
                    <w:rPr>
                      <w:sz w:val="12"/>
                      <w:szCs w:val="12"/>
                    </w:rPr>
                  </w:pPr>
                </w:p>
                <w:p w:rsidR="00E963B1" w:rsidRPr="00BF5828" w:rsidRDefault="00E963B1" w:rsidP="00BF5828">
                  <w:pPr>
                    <w:jc w:val="center"/>
                    <w:rPr>
                      <w:sz w:val="28"/>
                      <w:szCs w:val="28"/>
                    </w:rPr>
                  </w:pPr>
                  <w:r w:rsidRPr="00BF5828">
                    <w:rPr>
                      <w:sz w:val="28"/>
                      <w:szCs w:val="28"/>
                    </w:rPr>
                    <w:t xml:space="preserve">( S. IGNAZIO DI ANTIOCHIA, Uff. d. Lett. II° Dom. T.O.). </w:t>
                  </w:r>
                </w:p>
                <w:p w:rsidR="00E963B1" w:rsidRDefault="00E963B1" w:rsidP="00BF5828">
                  <w:pPr>
                    <w:jc w:val="center"/>
                    <w:rPr>
                      <w:sz w:val="28"/>
                      <w:szCs w:val="28"/>
                    </w:rPr>
                  </w:pPr>
                </w:p>
                <w:p w:rsidR="00E963B1" w:rsidRPr="000B7DC1" w:rsidRDefault="00E963B1" w:rsidP="000B7DC1">
                  <w:pPr>
                    <w:jc w:val="center"/>
                    <w:rPr>
                      <w:rFonts w:ascii="Trebuchet MS" w:hAnsi="Trebuchet MS"/>
                    </w:rPr>
                  </w:pPr>
                </w:p>
              </w:txbxContent>
            </v:textbox>
          </v:shape>
        </w:pict>
      </w:r>
      <w:r>
        <w:rPr>
          <w:noProof/>
        </w:rPr>
        <w:pict>
          <v:shape id="_x0000_s1061" type="#_x0000_t202" style="position:absolute;margin-left:-34.8pt;margin-top:318pt;width:276pt;height:121.8pt;z-index:251664384" filled="f" strokecolor="#a5a5a5">
            <v:stroke dashstyle="dash"/>
            <v:textbox style="mso-next-textbox:#_x0000_s1061" inset="6mm,1.9mm,6mm,1.9mm">
              <w:txbxContent>
                <w:p w:rsidR="00E963B1" w:rsidRPr="006438C0" w:rsidRDefault="00E963B1" w:rsidP="006A6C80">
                  <w:pPr>
                    <w:rPr>
                      <w:rFonts w:ascii="Trebuchet MS" w:hAnsi="Trebuchet MS" w:cs="Arial"/>
                    </w:rPr>
                  </w:pPr>
                  <w:r w:rsidRPr="006A6C80">
                    <w:rPr>
                      <w:sz w:val="32"/>
                      <w:szCs w:val="32"/>
                    </w:rPr>
                    <w:t>« Abbiate fede ed amore in Gesù e sarete forti a combattere contro il demonio. In occasione di tentazione gettatevi ai piedi di Gesù e sarete subito liberati »</w:t>
                  </w:r>
                  <w:r w:rsidRPr="006438C0">
                    <w:rPr>
                      <w:sz w:val="28"/>
                      <w:szCs w:val="28"/>
                    </w:rPr>
                    <w:t xml:space="preserve"> </w:t>
                  </w:r>
                  <w:r w:rsidRPr="006A6C80">
                    <w:t>(</w:t>
                  </w:r>
                  <w:r>
                    <w:t xml:space="preserve"> </w:t>
                  </w:r>
                  <w:r w:rsidRPr="006A6C80">
                    <w:t>S. GIOVANNI BOSCO in “Le massime di Don Bosco”,  SM.404,n.160</w:t>
                  </w:r>
                  <w:r>
                    <w:t xml:space="preserve"> </w:t>
                  </w:r>
                  <w:r w:rsidRPr="006A6C80">
                    <w:t>).</w:t>
                  </w:r>
                  <w:r>
                    <w:t xml:space="preserve"> </w:t>
                  </w:r>
                </w:p>
                <w:p w:rsidR="00E963B1" w:rsidRPr="006438C0" w:rsidRDefault="00E963B1" w:rsidP="006438C0">
                  <w:pPr>
                    <w:jc w:val="center"/>
                    <w:rPr>
                      <w:rFonts w:ascii="Trebuchet MS" w:hAnsi="Trebuchet MS"/>
                    </w:rPr>
                  </w:pPr>
                </w:p>
              </w:txbxContent>
            </v:textbox>
          </v:shape>
        </w:pict>
      </w:r>
    </w:p>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rsidP="006823FF">
      <w:pPr>
        <w:tabs>
          <w:tab w:val="left" w:pos="3654"/>
        </w:tabs>
      </w:pPr>
      <w:r>
        <w:tab/>
      </w:r>
    </w:p>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r>
        <w:rPr>
          <w:noProof/>
        </w:rPr>
        <w:pict>
          <v:shape id="_x0000_s1062" type="#_x0000_t202" style="position:absolute;margin-left:-35.4pt;margin-top:-47.7pt;width:276pt;height:121.8pt;z-index:251670528" filled="f" strokecolor="#a5a5a5">
            <v:stroke dashstyle="dash"/>
            <v:textbox style="mso-next-textbox:#_x0000_s1062" inset="6mm,1.9mm,6mm,1.9mm">
              <w:txbxContent>
                <w:p w:rsidR="00E963B1" w:rsidRPr="006F4ECF" w:rsidRDefault="00E963B1" w:rsidP="0036752A">
                  <w:pPr>
                    <w:jc w:val="center"/>
                    <w:rPr>
                      <w:sz w:val="6"/>
                      <w:szCs w:val="6"/>
                    </w:rPr>
                  </w:pPr>
                </w:p>
                <w:p w:rsidR="00E963B1" w:rsidRDefault="00E963B1" w:rsidP="00E9607A">
                  <w:pPr>
                    <w:tabs>
                      <w:tab w:val="left" w:pos="567"/>
                    </w:tabs>
                  </w:pPr>
                  <w:r w:rsidRPr="00E00CF1">
                    <w:rPr>
                      <w:lang w:bidi="yi-Hebr"/>
                    </w:rPr>
                    <w:t xml:space="preserve">‹‹ </w:t>
                  </w:r>
                  <w:r w:rsidRPr="00E00CF1">
                    <w:t>Dall’ Eucaristia parte un amore irradiante: esso ha riflesso nella fusione dei cuori, nell'affetto, nell'unione, nel perdono; ci fa capire che dobbiamo spenderci per i bisogni</w:t>
                  </w:r>
                  <w:r>
                    <w:t xml:space="preserve"> altrui,</w:t>
                  </w:r>
                </w:p>
                <w:p w:rsidR="00E963B1" w:rsidRPr="00E00CF1" w:rsidRDefault="00E963B1" w:rsidP="00E9607A">
                  <w:pPr>
                    <w:tabs>
                      <w:tab w:val="left" w:pos="567"/>
                    </w:tabs>
                  </w:pPr>
                  <w:r w:rsidRPr="00E00CF1">
                    <w:t xml:space="preserve">per tutti </w:t>
                  </w:r>
                  <w:r w:rsidRPr="00E00CF1">
                    <w:rPr>
                      <w:lang w:bidi="yi-Hebr"/>
                    </w:rPr>
                    <w:t>››</w:t>
                  </w:r>
                  <w:r>
                    <w:t xml:space="preserve"> </w:t>
                  </w:r>
                  <w:r w:rsidRPr="00E00CF1">
                    <w:rPr>
                      <w:sz w:val="20"/>
                      <w:szCs w:val="20"/>
                      <w:lang w:bidi="yi-Hebr"/>
                    </w:rPr>
                    <w:t>(</w:t>
                  </w:r>
                  <w:r>
                    <w:rPr>
                      <w:sz w:val="20"/>
                      <w:szCs w:val="20"/>
                      <w:lang w:bidi="yi-Hebr"/>
                    </w:rPr>
                    <w:t xml:space="preserve"> </w:t>
                  </w:r>
                  <w:r w:rsidRPr="00E00CF1">
                    <w:rPr>
                      <w:iCs/>
                      <w:sz w:val="20"/>
                      <w:szCs w:val="20"/>
                    </w:rPr>
                    <w:t>PAPA PAOLO VI°, in  "I santi e gli uomini spirituali ci parlano dell'Eucaristia", Sante Quarantore ottobre 1997, Parrocchia Santuario Madonna in Campagna - Gallarate )</w:t>
                  </w:r>
                  <w:r>
                    <w:rPr>
                      <w:iCs/>
                      <w:sz w:val="20"/>
                      <w:szCs w:val="20"/>
                    </w:rPr>
                    <w:t>.</w:t>
                  </w:r>
                </w:p>
                <w:p w:rsidR="00E963B1" w:rsidRDefault="00E963B1" w:rsidP="00E9607A">
                  <w:pPr>
                    <w:jc w:val="center"/>
                    <w:rPr>
                      <w:sz w:val="28"/>
                      <w:szCs w:val="28"/>
                    </w:rPr>
                  </w:pPr>
                </w:p>
                <w:p w:rsidR="00E963B1" w:rsidRPr="006F4ECF" w:rsidRDefault="00E963B1" w:rsidP="0036752A">
                  <w:pPr>
                    <w:jc w:val="center"/>
                    <w:rPr>
                      <w:rFonts w:ascii="Trebuchet MS" w:hAnsi="Trebuchet MS"/>
                      <w:sz w:val="32"/>
                      <w:szCs w:val="32"/>
                    </w:rPr>
                  </w:pPr>
                </w:p>
              </w:txbxContent>
            </v:textbox>
          </v:shape>
        </w:pict>
      </w:r>
      <w:r>
        <w:rPr>
          <w:noProof/>
        </w:rPr>
        <w:pict>
          <v:shape id="_x0000_s1063" type="#_x0000_t202" style="position:absolute;margin-left:240.6pt;margin-top:561pt;width:276pt;height:121.8pt;z-index:251681792" filled="f" strokecolor="#a5a5a5">
            <v:stroke dashstyle="dash"/>
            <v:textbox style="mso-next-textbox:#_x0000_s1063" inset="6mm,1.9mm,6mm,1.9mm">
              <w:txbxContent>
                <w:p w:rsidR="00E963B1" w:rsidRPr="00AF6EA0" w:rsidRDefault="00E963B1" w:rsidP="00AF6EA0">
                  <w:pPr>
                    <w:ind w:right="-233"/>
                    <w:rPr>
                      <w:sz w:val="22"/>
                      <w:szCs w:val="22"/>
                    </w:rPr>
                  </w:pPr>
                  <w:r w:rsidRPr="00AF6EA0">
                    <w:t>«</w:t>
                  </w:r>
                  <w:r>
                    <w:t xml:space="preserve"> </w:t>
                  </w:r>
                  <w:r w:rsidRPr="00AF6EA0">
                    <w:t xml:space="preserve">Affinché dunque diventiamo un sol corpo con Cristo, comunichiamoci con quella carne: e ciò avviene per mezzo del cibo che Egli ci ha donato (l’Eucaristia) volendoci mostrare l’affetto che ha per noi. Egli si mischiò con noi, e il suo corpo si compenetrò con i nostri, </w:t>
                  </w:r>
                  <w:r>
                    <w:t xml:space="preserve">affinché fossimo un solo essere </w:t>
                  </w:r>
                  <w:r w:rsidRPr="00AF6EA0">
                    <w:t>»</w:t>
                  </w:r>
                  <w:r>
                    <w:t xml:space="preserve"> </w:t>
                  </w:r>
                  <w:r>
                    <w:rPr>
                      <w:sz w:val="22"/>
                      <w:szCs w:val="22"/>
                    </w:rPr>
                    <w:t xml:space="preserve">( SAN </w:t>
                  </w:r>
                  <w:r w:rsidRPr="00AF6EA0">
                    <w:rPr>
                      <w:sz w:val="22"/>
                      <w:szCs w:val="22"/>
                    </w:rPr>
                    <w:t>GIOVANNI C</w:t>
                  </w:r>
                  <w:r>
                    <w:rPr>
                      <w:sz w:val="22"/>
                      <w:szCs w:val="22"/>
                    </w:rPr>
                    <w:t xml:space="preserve">RISOSTOMO, in </w:t>
                  </w:r>
                  <w:r w:rsidRPr="00AF6EA0">
                    <w:rPr>
                      <w:sz w:val="22"/>
                      <w:szCs w:val="22"/>
                    </w:rPr>
                    <w:t xml:space="preserve"> "Cuore a cuore", Città nuova Editrice, 2002</w:t>
                  </w:r>
                  <w:r>
                    <w:rPr>
                      <w:sz w:val="22"/>
                      <w:szCs w:val="22"/>
                    </w:rPr>
                    <w:t xml:space="preserve"> </w:t>
                  </w:r>
                  <w:r w:rsidRPr="00AF6EA0">
                    <w:rPr>
                      <w:sz w:val="22"/>
                      <w:szCs w:val="22"/>
                    </w:rPr>
                    <w:t>).</w:t>
                  </w:r>
                </w:p>
                <w:p w:rsidR="00E963B1" w:rsidRPr="00AF6EA0" w:rsidRDefault="00E963B1" w:rsidP="00494344">
                  <w:pPr>
                    <w:ind w:left="-198" w:right="-233"/>
                    <w:jc w:val="center"/>
                    <w:rPr>
                      <w:rFonts w:ascii="Trebuchet MS" w:hAnsi="Trebuchet MS"/>
                    </w:rPr>
                  </w:pPr>
                </w:p>
                <w:p w:rsidR="00E963B1" w:rsidRPr="00494344" w:rsidRDefault="00E963B1" w:rsidP="00494344">
                  <w:pPr>
                    <w:ind w:left="-198" w:right="-233"/>
                    <w:jc w:val="center"/>
                    <w:rPr>
                      <w:rFonts w:ascii="Trebuchet MS" w:hAnsi="Trebuchet MS"/>
                      <w:sz w:val="20"/>
                      <w:szCs w:val="20"/>
                    </w:rPr>
                  </w:pPr>
                </w:p>
              </w:txbxContent>
            </v:textbox>
          </v:shape>
        </w:pict>
      </w:r>
      <w:r>
        <w:rPr>
          <w:noProof/>
        </w:rPr>
        <w:pict>
          <v:shape id="_x0000_s1064" type="#_x0000_t202" style="position:absolute;margin-left:-35.4pt;margin-top:560.7pt;width:276pt;height:121.8pt;z-index:251680768" filled="f" strokecolor="#a5a5a5">
            <v:stroke dashstyle="dash"/>
            <v:textbox style="mso-next-textbox:#_x0000_s1064" inset="6mm,1.9mm,6mm,1.9mm">
              <w:txbxContent>
                <w:p w:rsidR="00E963B1" w:rsidRPr="00915A4E" w:rsidRDefault="00E963B1" w:rsidP="00B53BAF">
                  <w:pPr>
                    <w:autoSpaceDE w:val="0"/>
                    <w:autoSpaceDN w:val="0"/>
                    <w:adjustRightInd w:val="0"/>
                    <w:spacing w:before="100" w:after="100"/>
                    <w:jc w:val="center"/>
                    <w:rPr>
                      <w:spacing w:val="-2"/>
                      <w:sz w:val="22"/>
                      <w:szCs w:val="22"/>
                    </w:rPr>
                  </w:pPr>
                  <w:r w:rsidRPr="00B53BAF">
                    <w:rPr>
                      <w:spacing w:val="-2"/>
                    </w:rPr>
                    <w:t>«</w:t>
                  </w:r>
                  <w:r>
                    <w:rPr>
                      <w:spacing w:val="-2"/>
                    </w:rPr>
                    <w:t xml:space="preserve"> </w:t>
                  </w:r>
                  <w:r w:rsidRPr="00B53BAF">
                    <w:rPr>
                      <w:spacing w:val="-2"/>
                    </w:rPr>
                    <w:t xml:space="preserve">Un beneficio che ci viene da una Comunione ben fatta è di diventare una sola cosa con Dio. Pensate!... diventare una sola cosa con Dio! Potremmo pensare a qualche cosa di più grande? Perché allora trascurare tanto bene?  » </w:t>
                  </w:r>
                  <w:r>
                    <w:rPr>
                      <w:spacing w:val="-2"/>
                      <w:sz w:val="22"/>
                      <w:szCs w:val="22"/>
                    </w:rPr>
                    <w:t xml:space="preserve">( SAN VINCENZO DE’ PAOLI, in </w:t>
                  </w:r>
                  <w:r w:rsidRPr="00B53BAF">
                    <w:rPr>
                      <w:spacing w:val="-2"/>
                      <w:sz w:val="22"/>
                      <w:szCs w:val="22"/>
                    </w:rPr>
                    <w:t>"Cuore a cuore", Città nuova Editrice, 2002</w:t>
                  </w:r>
                  <w:r>
                    <w:rPr>
                      <w:spacing w:val="-2"/>
                      <w:sz w:val="22"/>
                      <w:szCs w:val="22"/>
                    </w:rPr>
                    <w:t xml:space="preserve"> </w:t>
                  </w:r>
                  <w:r w:rsidRPr="00B53BAF">
                    <w:rPr>
                      <w:spacing w:val="-2"/>
                      <w:sz w:val="22"/>
                      <w:szCs w:val="22"/>
                    </w:rPr>
                    <w:t>).</w:t>
                  </w:r>
                </w:p>
                <w:p w:rsidR="00E963B1" w:rsidRPr="000B7240" w:rsidRDefault="00E963B1" w:rsidP="000B7240">
                  <w:pPr>
                    <w:jc w:val="center"/>
                    <w:rPr>
                      <w:rFonts w:ascii="Trebuchet MS" w:hAnsi="Trebuchet MS"/>
                      <w:sz w:val="8"/>
                      <w:szCs w:val="8"/>
                    </w:rPr>
                  </w:pPr>
                </w:p>
              </w:txbxContent>
            </v:textbox>
          </v:shape>
        </w:pict>
      </w:r>
      <w:r>
        <w:rPr>
          <w:noProof/>
        </w:rPr>
        <w:pict>
          <v:shape id="_x0000_s1065" type="#_x0000_t202" style="position:absolute;margin-left:-35.4pt;margin-top:439.2pt;width:276pt;height:121.8pt;z-index:251678720" filled="f" strokecolor="#a5a5a5">
            <v:stroke dashstyle="dash"/>
            <v:textbox style="mso-next-textbox:#_x0000_s1065" inset="6mm,1.9mm,6mm,1.9mm">
              <w:txbxContent>
                <w:p w:rsidR="00E963B1" w:rsidRPr="004001F6" w:rsidRDefault="00E963B1" w:rsidP="00B53BAF">
                  <w:pPr>
                    <w:ind w:right="-149"/>
                  </w:pPr>
                  <w:r w:rsidRPr="004001F6">
                    <w:t>« Ricevi ogni giorno Cristo nell'Eucaristia perché ogni giorno ti giova; vivi in modo tale da meritare di riceverlo quotidianamente. Chi non è degno di riceverlo tutti i giorni, è anche indegno di riceverlo dopo un anno »</w:t>
                  </w:r>
                </w:p>
                <w:p w:rsidR="00E963B1" w:rsidRPr="004001F6" w:rsidRDefault="00E963B1" w:rsidP="004001F6">
                  <w:pPr>
                    <w:ind w:right="-149"/>
                    <w:rPr>
                      <w:sz w:val="22"/>
                      <w:szCs w:val="22"/>
                    </w:rPr>
                  </w:pPr>
                  <w:r w:rsidRPr="004001F6">
                    <w:rPr>
                      <w:sz w:val="22"/>
                      <w:szCs w:val="22"/>
                    </w:rPr>
                    <w:t>(</w:t>
                  </w:r>
                  <w:r>
                    <w:rPr>
                      <w:sz w:val="22"/>
                      <w:szCs w:val="22"/>
                    </w:rPr>
                    <w:t xml:space="preserve"> </w:t>
                  </w:r>
                  <w:r w:rsidRPr="004001F6">
                    <w:rPr>
                      <w:sz w:val="22"/>
                      <w:szCs w:val="22"/>
                    </w:rPr>
                    <w:t>SANT'AMBROGIO</w:t>
                  </w:r>
                  <w:r>
                    <w:rPr>
                      <w:sz w:val="22"/>
                      <w:szCs w:val="22"/>
                    </w:rPr>
                    <w:t xml:space="preserve">, in </w:t>
                  </w:r>
                  <w:r w:rsidRPr="004001F6">
                    <w:rPr>
                      <w:sz w:val="22"/>
                      <w:szCs w:val="22"/>
                    </w:rPr>
                    <w:t>"Cuore a cuore", Città nuova Editrice, 2002</w:t>
                  </w:r>
                  <w:r>
                    <w:rPr>
                      <w:sz w:val="22"/>
                      <w:szCs w:val="22"/>
                    </w:rPr>
                    <w:t xml:space="preserve"> </w:t>
                  </w:r>
                  <w:r w:rsidRPr="004001F6">
                    <w:rPr>
                      <w:sz w:val="22"/>
                      <w:szCs w:val="22"/>
                    </w:rPr>
                    <w:t>).</w:t>
                  </w:r>
                </w:p>
                <w:p w:rsidR="00E963B1" w:rsidRPr="0019525C" w:rsidRDefault="00E963B1" w:rsidP="004B03D1">
                  <w:pPr>
                    <w:ind w:right="10"/>
                    <w:jc w:val="center"/>
                    <w:rPr>
                      <w:rFonts w:ascii="Trebuchet MS" w:hAnsi="Trebuchet MS"/>
                    </w:rPr>
                  </w:pPr>
                </w:p>
                <w:p w:rsidR="00E963B1" w:rsidRPr="0019525C" w:rsidRDefault="00E963B1" w:rsidP="004B03D1">
                  <w:pPr>
                    <w:jc w:val="center"/>
                    <w:rPr>
                      <w:rFonts w:ascii="Trebuchet MS" w:hAnsi="Trebuchet MS"/>
                    </w:rPr>
                  </w:pPr>
                </w:p>
                <w:p w:rsidR="00E963B1" w:rsidRPr="0019525C" w:rsidRDefault="00E963B1" w:rsidP="002C2095">
                  <w:pPr>
                    <w:rPr>
                      <w:rFonts w:ascii="Trebuchet MS" w:hAnsi="Trebuchet MS"/>
                    </w:rPr>
                  </w:pPr>
                </w:p>
              </w:txbxContent>
            </v:textbox>
          </v:shape>
        </w:pict>
      </w:r>
      <w:r>
        <w:rPr>
          <w:noProof/>
        </w:rPr>
        <w:pict>
          <v:shape id="_x0000_s1066" type="#_x0000_t202" style="position:absolute;margin-left:240.6pt;margin-top:317.7pt;width:276pt;height:121.8pt;z-index:251677696" filled="f" strokecolor="#a5a5a5">
            <v:stroke dashstyle="dash"/>
            <v:textbox style="mso-next-textbox:#_x0000_s1066" inset="6mm,1.9mm,6mm,1.9mm">
              <w:txbxContent>
                <w:p w:rsidR="00E963B1" w:rsidRDefault="00E963B1" w:rsidP="00EA79D9">
                  <w:pPr>
                    <w:rPr>
                      <w:sz w:val="20"/>
                      <w:szCs w:val="20"/>
                    </w:rPr>
                  </w:pPr>
                  <w:r w:rsidRPr="00EA79D9">
                    <w:rPr>
                      <w:sz w:val="22"/>
                      <w:szCs w:val="22"/>
                    </w:rPr>
                    <w:t>« Il Tuo Cuore non ha acconsentito a far sì che io mi dovessi nutrire unicamente dei ricordi del Tuo smisurato amore. Sei rimasto su questa misera terra nel Santissimo ed oltremodo mirabile Sacramento dell'altare ed ora vieni a me e ti unisci strettamente a me sotto forma di nutrimento ... Già ora il Tuo sangue scorre nel sangue mio, la Tua anima, o DIO incarnato, compenetra la mia anima, le dà la forza e la nutre »</w:t>
                  </w:r>
                  <w:r>
                    <w:rPr>
                      <w:sz w:val="20"/>
                      <w:szCs w:val="20"/>
                    </w:rPr>
                    <w:t xml:space="preserve"> </w:t>
                  </w:r>
                </w:p>
                <w:p w:rsidR="00E963B1" w:rsidRPr="00EA79D9" w:rsidRDefault="00E963B1" w:rsidP="00EA79D9">
                  <w:pPr>
                    <w:rPr>
                      <w:sz w:val="20"/>
                      <w:szCs w:val="20"/>
                    </w:rPr>
                  </w:pPr>
                  <w:r w:rsidRPr="00EA79D9">
                    <w:rPr>
                      <w:sz w:val="20"/>
                      <w:szCs w:val="20"/>
                    </w:rPr>
                    <w:t>( S. MAS</w:t>
                  </w:r>
                  <w:r>
                    <w:rPr>
                      <w:sz w:val="20"/>
                      <w:szCs w:val="20"/>
                    </w:rPr>
                    <w:t>SIMILIANO KOL</w:t>
                  </w:r>
                  <w:r w:rsidRPr="00EA79D9">
                    <w:rPr>
                      <w:sz w:val="20"/>
                      <w:szCs w:val="20"/>
                    </w:rPr>
                    <w:t xml:space="preserve">BE, SK 1145 ). </w:t>
                  </w:r>
                </w:p>
                <w:p w:rsidR="00E963B1" w:rsidRPr="00EA79D9" w:rsidRDefault="00E963B1" w:rsidP="00925955">
                  <w:pPr>
                    <w:jc w:val="center"/>
                    <w:rPr>
                      <w:rFonts w:ascii="Trebuchet MS" w:hAnsi="Trebuchet MS"/>
                      <w:sz w:val="20"/>
                      <w:szCs w:val="20"/>
                    </w:rPr>
                  </w:pPr>
                </w:p>
              </w:txbxContent>
            </v:textbox>
          </v:shape>
        </w:pict>
      </w:r>
      <w:r>
        <w:rPr>
          <w:noProof/>
        </w:rPr>
        <w:pict>
          <v:shape id="_x0000_s1067" type="#_x0000_t202" style="position:absolute;margin-left:-35.4pt;margin-top:317.4pt;width:276pt;height:121.8pt;z-index:251676672" filled="f" strokecolor="#a5a5a5">
            <v:stroke dashstyle="dash"/>
            <v:textbox style="mso-next-textbox:#_x0000_s1067" inset="6mm,1.9mm,6mm,1.9mm">
              <w:txbxContent>
                <w:p w:rsidR="00E963B1" w:rsidRDefault="00E963B1" w:rsidP="00C5416A">
                  <w:pPr>
                    <w:ind w:right="10"/>
                    <w:rPr>
                      <w:sz w:val="28"/>
                      <w:szCs w:val="28"/>
                    </w:rPr>
                  </w:pPr>
                  <w:r w:rsidRPr="00F50F79">
                    <w:rPr>
                      <w:sz w:val="28"/>
                      <w:szCs w:val="28"/>
                    </w:rPr>
                    <w:t>«</w:t>
                  </w:r>
                  <w:r>
                    <w:rPr>
                      <w:sz w:val="28"/>
                      <w:szCs w:val="28"/>
                    </w:rPr>
                    <w:t xml:space="preserve"> </w:t>
                  </w:r>
                  <w:r w:rsidRPr="006F63C8">
                    <w:rPr>
                      <w:sz w:val="28"/>
                      <w:szCs w:val="28"/>
                    </w:rPr>
                    <w:t>La persona che si è comunicata bene ha Dio in sé, è piena di Dio. Non farà più azioni sue, ma farà azioni di Gesù; servirà i malati con la carità di Gesù</w:t>
                  </w:r>
                  <w:r>
                    <w:rPr>
                      <w:sz w:val="28"/>
                      <w:szCs w:val="28"/>
                    </w:rPr>
                    <w:t xml:space="preserve"> </w:t>
                  </w:r>
                  <w:r w:rsidRPr="00F50F79">
                    <w:rPr>
                      <w:sz w:val="28"/>
                      <w:szCs w:val="28"/>
                    </w:rPr>
                    <w:t>»</w:t>
                  </w:r>
                </w:p>
                <w:p w:rsidR="00E963B1" w:rsidRPr="006F63C8" w:rsidRDefault="00E963B1" w:rsidP="00C5416A">
                  <w:pPr>
                    <w:ind w:right="10"/>
                  </w:pPr>
                  <w:r w:rsidRPr="006F63C8">
                    <w:t>(</w:t>
                  </w:r>
                  <w:r w:rsidRPr="00C5416A">
                    <w:rPr>
                      <w:sz w:val="22"/>
                      <w:szCs w:val="22"/>
                    </w:rPr>
                    <w:t>SAN VINCENZO DE' PAOLI</w:t>
                  </w:r>
                  <w:r>
                    <w:rPr>
                      <w:sz w:val="22"/>
                      <w:szCs w:val="22"/>
                    </w:rPr>
                    <w:t xml:space="preserve">, in </w:t>
                  </w:r>
                  <w:r w:rsidRPr="002608C1">
                    <w:t xml:space="preserve"> "Cuore a cuore", Città nuova Editrice,</w:t>
                  </w:r>
                  <w:r w:rsidRPr="00214BFF">
                    <w:t xml:space="preserve"> 2002</w:t>
                  </w:r>
                  <w:r>
                    <w:t xml:space="preserve"> </w:t>
                  </w:r>
                  <w:r w:rsidRPr="00214BFF">
                    <w:t>).</w:t>
                  </w:r>
                </w:p>
                <w:p w:rsidR="00E963B1" w:rsidRPr="007D6AA2" w:rsidRDefault="00E963B1" w:rsidP="004B03D1">
                  <w:pPr>
                    <w:jc w:val="center"/>
                    <w:rPr>
                      <w:rFonts w:ascii="Trebuchet MS" w:hAnsi="Trebuchet MS"/>
                      <w:sz w:val="12"/>
                      <w:szCs w:val="12"/>
                    </w:rPr>
                  </w:pPr>
                </w:p>
                <w:p w:rsidR="00E963B1" w:rsidRPr="0019525C" w:rsidRDefault="00E963B1" w:rsidP="004B03D1">
                  <w:pPr>
                    <w:ind w:right="10"/>
                    <w:jc w:val="center"/>
                    <w:rPr>
                      <w:rFonts w:ascii="Trebuchet MS" w:hAnsi="Trebuchet MS"/>
                    </w:rPr>
                  </w:pPr>
                </w:p>
                <w:p w:rsidR="00E963B1" w:rsidRPr="0019525C" w:rsidRDefault="00E963B1" w:rsidP="004B03D1">
                  <w:pPr>
                    <w:jc w:val="center"/>
                    <w:rPr>
                      <w:rFonts w:ascii="Trebuchet MS" w:hAnsi="Trebuchet MS"/>
                    </w:rPr>
                  </w:pPr>
                </w:p>
              </w:txbxContent>
            </v:textbox>
          </v:shape>
        </w:pict>
      </w:r>
      <w:r>
        <w:rPr>
          <w:noProof/>
        </w:rPr>
        <w:pict>
          <v:shape id="_x0000_s1068" type="#_x0000_t202" style="position:absolute;margin-left:240.6pt;margin-top:195.9pt;width:276pt;height:121.8pt;z-index:251675648" filled="f" strokecolor="#a5a5a5">
            <v:stroke dashstyle="dash"/>
            <v:textbox style="mso-next-textbox:#_x0000_s1068" inset="6mm,1.9mm,6mm,1.9mm">
              <w:txbxContent>
                <w:p w:rsidR="00E963B1" w:rsidRPr="00F50112" w:rsidRDefault="00E963B1" w:rsidP="00F50112">
                  <w:pPr>
                    <w:rPr>
                      <w:bCs/>
                      <w:color w:val="222222"/>
                      <w:sz w:val="36"/>
                      <w:szCs w:val="36"/>
                    </w:rPr>
                  </w:pPr>
                  <w:r w:rsidRPr="00F50112">
                    <w:rPr>
                      <w:color w:val="1D2129"/>
                      <w:sz w:val="36"/>
                      <w:szCs w:val="36"/>
                      <w:shd w:val="clear" w:color="auto" w:fill="FFFFFF"/>
                    </w:rPr>
                    <w:t xml:space="preserve">« </w:t>
                  </w:r>
                  <w:r w:rsidRPr="00F50112">
                    <w:rPr>
                      <w:bCs/>
                      <w:color w:val="222222"/>
                      <w:sz w:val="36"/>
                      <w:szCs w:val="36"/>
                    </w:rPr>
                    <w:t xml:space="preserve">Se non vogliamo morire di anemia spirituale, dobbiamo alimentare il nostro spirito </w:t>
                  </w:r>
                  <w:r w:rsidRPr="00F50112">
                    <w:rPr>
                      <w:color w:val="1D2129"/>
                      <w:sz w:val="36"/>
                      <w:szCs w:val="36"/>
                      <w:shd w:val="clear" w:color="auto" w:fill="FFFFFF"/>
                    </w:rPr>
                    <w:t>»</w:t>
                  </w:r>
                </w:p>
                <w:p w:rsidR="00E963B1" w:rsidRPr="00F50112" w:rsidRDefault="00E963B1" w:rsidP="00F50112">
                  <w:pPr>
                    <w:jc w:val="center"/>
                    <w:rPr>
                      <w:bCs/>
                      <w:color w:val="222222"/>
                      <w:sz w:val="32"/>
                      <w:szCs w:val="32"/>
                    </w:rPr>
                  </w:pPr>
                  <w:r w:rsidRPr="00F50112">
                    <w:rPr>
                      <w:bCs/>
                      <w:color w:val="222222"/>
                      <w:sz w:val="32"/>
                      <w:szCs w:val="32"/>
                    </w:rPr>
                    <w:t>( Madre Teresa di Calcutta in  “Un Pensiero ogni  giorno” ).</w:t>
                  </w:r>
                </w:p>
                <w:p w:rsidR="00E963B1" w:rsidRPr="00F50112" w:rsidRDefault="00E963B1" w:rsidP="00F50112">
                  <w:pPr>
                    <w:rPr>
                      <w:sz w:val="32"/>
                      <w:szCs w:val="32"/>
                    </w:rPr>
                  </w:pPr>
                </w:p>
                <w:p w:rsidR="00E963B1" w:rsidRPr="00F50112" w:rsidRDefault="00E963B1" w:rsidP="00F50112"/>
              </w:txbxContent>
            </v:textbox>
          </v:shape>
        </w:pict>
      </w:r>
      <w:r>
        <w:rPr>
          <w:noProof/>
        </w:rPr>
        <w:pict>
          <v:shape id="_x0000_s1069" type="#_x0000_t202" style="position:absolute;margin-left:-35.4pt;margin-top:195.6pt;width:276pt;height:121.8pt;z-index:251674624" filled="f" strokecolor="#a5a5a5">
            <v:stroke dashstyle="dash"/>
            <v:textbox style="mso-next-textbox:#_x0000_s1069" inset="6mm,1.9mm,6mm,1.9mm">
              <w:txbxContent>
                <w:p w:rsidR="00E963B1" w:rsidRPr="007D6AA2" w:rsidRDefault="00E963B1" w:rsidP="006242C6">
                  <w:pPr>
                    <w:ind w:right="10"/>
                    <w:jc w:val="both"/>
                    <w:rPr>
                      <w:rFonts w:ascii="Trebuchet MS" w:hAnsi="Trebuchet MS"/>
                      <w:sz w:val="8"/>
                      <w:szCs w:val="8"/>
                    </w:rPr>
                  </w:pPr>
                </w:p>
                <w:p w:rsidR="00E963B1" w:rsidRDefault="00E963B1" w:rsidP="001C7E74">
                  <w:pPr>
                    <w:jc w:val="center"/>
                    <w:rPr>
                      <w:rStyle w:val="hascaption"/>
                      <w:sz w:val="28"/>
                      <w:szCs w:val="28"/>
                      <w:shd w:val="clear" w:color="auto" w:fill="FFFFFF"/>
                    </w:rPr>
                  </w:pPr>
                  <w:r w:rsidRPr="00646727">
                    <w:rPr>
                      <w:color w:val="1D2129"/>
                      <w:sz w:val="28"/>
                      <w:szCs w:val="28"/>
                      <w:shd w:val="clear" w:color="auto" w:fill="FFFFFF"/>
                    </w:rPr>
                    <w:t xml:space="preserve">« </w:t>
                  </w:r>
                  <w:r w:rsidRPr="00646727">
                    <w:rPr>
                      <w:rStyle w:val="hascaption"/>
                      <w:sz w:val="28"/>
                      <w:szCs w:val="28"/>
                      <w:shd w:val="clear" w:color="auto" w:fill="FFFFFF"/>
                    </w:rPr>
                    <w:t xml:space="preserve">Nell'Eucaristia, il sacrificio di Cristo diviene pure il sacrificio delle membra del suo Corpo. La vita dei fedeli, la loro lode, la loro sofferenza, la loro preghiera, il loro lavoro sono uniti a quelli di Cristo </w:t>
                  </w:r>
                  <w:r w:rsidRPr="00646727">
                    <w:rPr>
                      <w:color w:val="1D2129"/>
                      <w:sz w:val="28"/>
                      <w:szCs w:val="28"/>
                      <w:shd w:val="clear" w:color="auto" w:fill="FFFFFF"/>
                    </w:rPr>
                    <w:t>»</w:t>
                  </w:r>
                </w:p>
                <w:p w:rsidR="00E963B1" w:rsidRPr="00646727" w:rsidRDefault="00E963B1" w:rsidP="001C7E74">
                  <w:pPr>
                    <w:jc w:val="center"/>
                    <w:rPr>
                      <w:rStyle w:val="hascaption"/>
                      <w:sz w:val="28"/>
                      <w:szCs w:val="28"/>
                      <w:shd w:val="clear" w:color="auto" w:fill="FFFFFF"/>
                    </w:rPr>
                  </w:pPr>
                  <w:r w:rsidRPr="00646727">
                    <w:rPr>
                      <w:rStyle w:val="hascaption"/>
                      <w:sz w:val="28"/>
                      <w:szCs w:val="28"/>
                      <w:shd w:val="clear" w:color="auto" w:fill="FFFFFF"/>
                    </w:rPr>
                    <w:t>(</w:t>
                  </w:r>
                  <w:r>
                    <w:rPr>
                      <w:rStyle w:val="hascaption"/>
                      <w:sz w:val="28"/>
                      <w:szCs w:val="28"/>
                      <w:shd w:val="clear" w:color="auto" w:fill="FFFFFF"/>
                    </w:rPr>
                    <w:t xml:space="preserve"> </w:t>
                  </w:r>
                  <w:r w:rsidRPr="00646727">
                    <w:rPr>
                      <w:rStyle w:val="hascaption"/>
                      <w:sz w:val="28"/>
                      <w:szCs w:val="28"/>
                      <w:shd w:val="clear" w:color="auto" w:fill="FFFFFF"/>
                    </w:rPr>
                    <w:t>C</w:t>
                  </w:r>
                  <w:r>
                    <w:rPr>
                      <w:rStyle w:val="hascaption"/>
                      <w:sz w:val="28"/>
                      <w:szCs w:val="28"/>
                      <w:shd w:val="clear" w:color="auto" w:fill="FFFFFF"/>
                    </w:rPr>
                    <w:t>.C.C.</w:t>
                  </w:r>
                  <w:r w:rsidRPr="00646727">
                    <w:rPr>
                      <w:rStyle w:val="hascaption"/>
                      <w:sz w:val="28"/>
                      <w:szCs w:val="28"/>
                      <w:shd w:val="clear" w:color="auto" w:fill="FFFFFF"/>
                    </w:rPr>
                    <w:t xml:space="preserve"> - Compendio, N. 281)</w:t>
                  </w:r>
                  <w:r>
                    <w:rPr>
                      <w:rStyle w:val="hascaption"/>
                      <w:sz w:val="28"/>
                      <w:szCs w:val="28"/>
                      <w:shd w:val="clear" w:color="auto" w:fill="FFFFFF"/>
                    </w:rPr>
                    <w:t>.</w:t>
                  </w:r>
                </w:p>
                <w:p w:rsidR="00E963B1" w:rsidRPr="0019525C" w:rsidRDefault="00E963B1" w:rsidP="006242C6">
                  <w:pPr>
                    <w:ind w:right="10"/>
                    <w:jc w:val="both"/>
                    <w:rPr>
                      <w:rFonts w:ascii="Trebuchet MS" w:hAnsi="Trebuchet MS"/>
                    </w:rPr>
                  </w:pPr>
                </w:p>
              </w:txbxContent>
            </v:textbox>
          </v:shape>
        </w:pict>
      </w:r>
      <w:r>
        <w:rPr>
          <w:noProof/>
        </w:rPr>
        <w:pict>
          <v:shape id="_x0000_s1070" type="#_x0000_t202" style="position:absolute;margin-left:240.6pt;margin-top:74.1pt;width:276pt;height:121.8pt;z-index:251673600" filled="f" strokecolor="#a5a5a5">
            <v:stroke dashstyle="dash"/>
            <v:textbox style="mso-next-textbox:#_x0000_s1070" inset="6mm,1.9mm,6mm,1.9mm">
              <w:txbxContent>
                <w:p w:rsidR="00E963B1" w:rsidRPr="00D729D5" w:rsidRDefault="00E963B1" w:rsidP="00D729D5">
                  <w:pPr>
                    <w:ind w:right="-244"/>
                    <w:rPr>
                      <w:spacing w:val="-4"/>
                      <w:sz w:val="28"/>
                      <w:szCs w:val="28"/>
                    </w:rPr>
                  </w:pPr>
                  <w:r w:rsidRPr="00D729D5">
                    <w:rPr>
                      <w:spacing w:val="-4"/>
                      <w:sz w:val="28"/>
                      <w:szCs w:val="28"/>
                    </w:rPr>
                    <w:t>« Fate con molta frequenza delle fervorose comunioni. Andando a ricevere Gesù nel vostro cuore e sovente, l’anima vostre resterà tanto riformata dalla grazia, che il corpo sarà costretto ad</w:t>
                  </w:r>
                  <w:r>
                    <w:rPr>
                      <w:spacing w:val="-4"/>
                      <w:sz w:val="28"/>
                      <w:szCs w:val="28"/>
                    </w:rPr>
                    <w:t xml:space="preserve"> essere obbediente allo spirito </w:t>
                  </w:r>
                  <w:r w:rsidRPr="00D729D5">
                    <w:rPr>
                      <w:spacing w:val="-4"/>
                      <w:sz w:val="28"/>
                      <w:szCs w:val="28"/>
                    </w:rPr>
                    <w:t xml:space="preserve">» </w:t>
                  </w:r>
                </w:p>
                <w:p w:rsidR="00E963B1" w:rsidRPr="007305C8" w:rsidRDefault="00E963B1" w:rsidP="00D729D5">
                  <w:pPr>
                    <w:ind w:right="-244"/>
                    <w:rPr>
                      <w:spacing w:val="-4"/>
                      <w:sz w:val="28"/>
                      <w:szCs w:val="28"/>
                    </w:rPr>
                  </w:pPr>
                  <w:r>
                    <w:rPr>
                      <w:spacing w:val="-4"/>
                      <w:sz w:val="28"/>
                      <w:szCs w:val="28"/>
                    </w:rPr>
                    <w:t>(</w:t>
                  </w:r>
                  <w:r w:rsidRPr="007305C8">
                    <w:t xml:space="preserve">S. GIOVANNI BOSCO in “Le massime di Don Bosco”, </w:t>
                  </w:r>
                  <w:r>
                    <w:t xml:space="preserve">XII,144 ). </w:t>
                  </w:r>
                </w:p>
                <w:p w:rsidR="00E963B1" w:rsidRPr="003B7675" w:rsidRDefault="00E963B1" w:rsidP="003B7675">
                  <w:pPr>
                    <w:jc w:val="center"/>
                    <w:rPr>
                      <w:rFonts w:ascii="Trebuchet MS" w:hAnsi="Trebuchet MS"/>
                      <w:sz w:val="12"/>
                      <w:szCs w:val="12"/>
                    </w:rPr>
                  </w:pPr>
                </w:p>
                <w:p w:rsidR="00E963B1" w:rsidRPr="003B7675" w:rsidRDefault="00E963B1" w:rsidP="003B7675">
                  <w:pPr>
                    <w:rPr>
                      <w:szCs w:val="22"/>
                    </w:rPr>
                  </w:pPr>
                </w:p>
              </w:txbxContent>
            </v:textbox>
          </v:shape>
        </w:pict>
      </w:r>
      <w:r>
        <w:rPr>
          <w:noProof/>
        </w:rPr>
        <w:pict>
          <v:shape id="_x0000_s1071" type="#_x0000_t202" style="position:absolute;margin-left:-35.4pt;margin-top:74.1pt;width:276pt;height:121.8pt;z-index:251672576" filled="f" strokecolor="#a5a5a5">
            <v:stroke dashstyle="dash"/>
            <v:textbox style="mso-next-textbox:#_x0000_s1071" inset="6mm,1.9mm,6mm,1.9mm">
              <w:txbxContent>
                <w:p w:rsidR="00E963B1" w:rsidRPr="00C06F4A" w:rsidRDefault="00E963B1" w:rsidP="00F50112">
                  <w:pPr>
                    <w:autoSpaceDE w:val="0"/>
                    <w:autoSpaceDN w:val="0"/>
                    <w:adjustRightInd w:val="0"/>
                    <w:ind w:right="300"/>
                    <w:jc w:val="center"/>
                    <w:rPr>
                      <w:sz w:val="28"/>
                      <w:szCs w:val="28"/>
                      <w:lang w:bidi="yi-Hebr"/>
                    </w:rPr>
                  </w:pPr>
                  <w:r w:rsidRPr="002D7A16">
                    <w:t>«</w:t>
                  </w:r>
                  <w:r>
                    <w:t xml:space="preserve"> </w:t>
                  </w:r>
                  <w:r w:rsidRPr="00C06F4A">
                    <w:rPr>
                      <w:sz w:val="28"/>
                      <w:szCs w:val="28"/>
                      <w:lang w:bidi="yi-Hebr"/>
                    </w:rPr>
                    <w:t>La nostra carne mortale è nutrita del Corpo e del Sangue di Cristo, affinché l'anima nostra, mortale, si arricchisca della natura divina</w:t>
                  </w:r>
                  <w:r>
                    <w:rPr>
                      <w:sz w:val="28"/>
                      <w:szCs w:val="28"/>
                      <w:lang w:bidi="yi-Hebr"/>
                    </w:rPr>
                    <w:t xml:space="preserve"> </w:t>
                  </w:r>
                  <w:r w:rsidRPr="002D7A16">
                    <w:t>»</w:t>
                  </w:r>
                  <w:r>
                    <w:t xml:space="preserve"> ( TERTULLIANO, in “</w:t>
                  </w:r>
                  <w:r w:rsidRPr="00C06F4A">
                    <w:t>Cuore a cuore", Città nuova Editrice, 2002</w:t>
                  </w:r>
                  <w:r>
                    <w:t xml:space="preserve"> </w:t>
                  </w:r>
                  <w:r w:rsidRPr="00C06F4A">
                    <w:t>).</w:t>
                  </w:r>
                </w:p>
                <w:p w:rsidR="00E963B1" w:rsidRPr="00C956D1" w:rsidRDefault="00E963B1" w:rsidP="00F50112">
                  <w:pPr>
                    <w:ind w:right="-2"/>
                    <w:jc w:val="center"/>
                    <w:rPr>
                      <w:sz w:val="32"/>
                      <w:szCs w:val="32"/>
                    </w:rPr>
                  </w:pPr>
                </w:p>
                <w:p w:rsidR="00E963B1" w:rsidRPr="001A6EBA" w:rsidRDefault="00E963B1" w:rsidP="003B7675">
                  <w:pPr>
                    <w:jc w:val="center"/>
                    <w:rPr>
                      <w:rFonts w:ascii="Trebuchet MS" w:hAnsi="Trebuchet MS"/>
                      <w:sz w:val="16"/>
                      <w:szCs w:val="16"/>
                    </w:rPr>
                  </w:pPr>
                </w:p>
              </w:txbxContent>
            </v:textbox>
          </v:shape>
        </w:pict>
      </w:r>
      <w:r>
        <w:rPr>
          <w:noProof/>
        </w:rPr>
        <w:pict>
          <v:shape id="_x0000_s1072" type="#_x0000_t202" style="position:absolute;margin-left:240.6pt;margin-top:-47.7pt;width:276pt;height:121.8pt;z-index:251671552" filled="f" strokecolor="#a5a5a5">
            <v:stroke dashstyle="dash"/>
            <v:textbox style="mso-next-textbox:#_x0000_s1072" inset="6mm,1.9mm,6mm,1.9mm">
              <w:txbxContent>
                <w:p w:rsidR="00E963B1" w:rsidRPr="0036752A" w:rsidRDefault="00E963B1" w:rsidP="0036752A">
                  <w:pPr>
                    <w:jc w:val="center"/>
                    <w:rPr>
                      <w:rFonts w:ascii="Trebuchet MS" w:hAnsi="Trebuchet MS" w:cs="Arial"/>
                      <w:sz w:val="8"/>
                      <w:szCs w:val="8"/>
                    </w:rPr>
                  </w:pPr>
                </w:p>
                <w:p w:rsidR="00E963B1" w:rsidRPr="00E9607A" w:rsidRDefault="00E963B1" w:rsidP="00E9607A">
                  <w:pPr>
                    <w:jc w:val="center"/>
                    <w:rPr>
                      <w:sz w:val="32"/>
                      <w:szCs w:val="32"/>
                    </w:rPr>
                  </w:pPr>
                  <w:r w:rsidRPr="00E9607A">
                    <w:rPr>
                      <w:sz w:val="32"/>
                      <w:szCs w:val="32"/>
                    </w:rPr>
                    <w:t>« Chi mangia indegnamente il Corpo di Gesù, non distinguendolo dagli altri cibi, mangia e beve la sua condanna !  ››</w:t>
                  </w:r>
                </w:p>
                <w:p w:rsidR="00E963B1" w:rsidRPr="00FF4967" w:rsidRDefault="00E963B1" w:rsidP="00E9607A">
                  <w:pPr>
                    <w:jc w:val="center"/>
                    <w:rPr>
                      <w:sz w:val="28"/>
                      <w:szCs w:val="28"/>
                    </w:rPr>
                  </w:pPr>
                  <w:r w:rsidRPr="00FF4967">
                    <w:rPr>
                      <w:sz w:val="28"/>
                      <w:szCs w:val="28"/>
                    </w:rPr>
                    <w:t>(</w:t>
                  </w:r>
                  <w:r>
                    <w:rPr>
                      <w:sz w:val="28"/>
                      <w:szCs w:val="28"/>
                    </w:rPr>
                    <w:t xml:space="preserve"> </w:t>
                  </w:r>
                  <w:r w:rsidRPr="00FF4967">
                    <w:rPr>
                      <w:sz w:val="28"/>
                      <w:szCs w:val="28"/>
                    </w:rPr>
                    <w:t>FONTI FRANCESCANE, 189</w:t>
                  </w:r>
                  <w:r>
                    <w:rPr>
                      <w:sz w:val="28"/>
                      <w:szCs w:val="28"/>
                    </w:rPr>
                    <w:t xml:space="preserve"> </w:t>
                  </w:r>
                  <w:r w:rsidRPr="00FF4967">
                    <w:rPr>
                      <w:sz w:val="28"/>
                      <w:szCs w:val="28"/>
                    </w:rPr>
                    <w:t>).</w:t>
                  </w:r>
                </w:p>
                <w:p w:rsidR="00E963B1" w:rsidRPr="006A6C80" w:rsidRDefault="00E963B1" w:rsidP="00E9607A">
                  <w:pPr>
                    <w:jc w:val="center"/>
                    <w:rPr>
                      <w:sz w:val="28"/>
                      <w:szCs w:val="28"/>
                    </w:rPr>
                  </w:pPr>
                </w:p>
                <w:p w:rsidR="00E963B1" w:rsidRPr="006F4ECF" w:rsidRDefault="00E963B1" w:rsidP="0036752A">
                  <w:pPr>
                    <w:jc w:val="center"/>
                    <w:rPr>
                      <w:rFonts w:ascii="Trebuchet MS" w:hAnsi="Trebuchet MS" w:cs="Arial"/>
                      <w:sz w:val="28"/>
                      <w:szCs w:val="28"/>
                    </w:rPr>
                  </w:pPr>
                </w:p>
                <w:p w:rsidR="00E963B1" w:rsidRPr="006F4ECF" w:rsidRDefault="00E963B1" w:rsidP="0036752A">
                  <w:pPr>
                    <w:jc w:val="center"/>
                    <w:rPr>
                      <w:rFonts w:ascii="Trebuchet MS" w:hAnsi="Trebuchet MS"/>
                      <w:i/>
                    </w:rPr>
                  </w:pPr>
                </w:p>
              </w:txbxContent>
            </v:textbox>
          </v:shape>
        </w:pict>
      </w:r>
    </w:p>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p w:rsidR="00E963B1" w:rsidRDefault="00E963B1">
      <w:r>
        <w:rPr>
          <w:noProof/>
        </w:rPr>
        <w:pict>
          <v:shape id="_x0000_s1073" type="#_x0000_t202" style="position:absolute;margin-left:240.6pt;margin-top:140.1pt;width:276pt;height:117.35pt;z-index:251679744" filled="f" strokecolor="#a5a5a5">
            <v:stroke dashstyle="dash"/>
            <v:textbox style="mso-next-textbox:#_x0000_s1073" inset="6mm,1.9mm,6mm,1.9mm">
              <w:txbxContent>
                <w:p w:rsidR="00E963B1" w:rsidRPr="00B53BAF" w:rsidRDefault="00E963B1" w:rsidP="00B53BAF">
                  <w:pPr>
                    <w:jc w:val="center"/>
                    <w:rPr>
                      <w:sz w:val="28"/>
                      <w:szCs w:val="28"/>
                    </w:rPr>
                  </w:pPr>
                  <w:r w:rsidRPr="00066416">
                    <w:rPr>
                      <w:sz w:val="28"/>
                      <w:szCs w:val="28"/>
                    </w:rPr>
                    <w:t>« Avete l'Eucaristia, avete tutto. Lo amiamo poco, troppo poco; ecco perché non gustiamo spesso le sue delizie ineffabili ...  »</w:t>
                  </w:r>
                  <w:r>
                    <w:rPr>
                      <w:sz w:val="28"/>
                      <w:szCs w:val="28"/>
                    </w:rPr>
                    <w:t xml:space="preserve"> </w:t>
                  </w:r>
                  <w:r w:rsidRPr="00066416">
                    <w:t>(</w:t>
                  </w:r>
                  <w:r>
                    <w:t xml:space="preserve"> </w:t>
                  </w:r>
                  <w:r w:rsidRPr="00066416">
                    <w:rPr>
                      <w:sz w:val="22"/>
                      <w:szCs w:val="22"/>
                    </w:rPr>
                    <w:t>SAN PIER GIULIANO EYMARD</w:t>
                  </w:r>
                  <w:r w:rsidRPr="00066416">
                    <w:t xml:space="preserve">, </w:t>
                  </w:r>
                  <w:r>
                    <w:t xml:space="preserve">in </w:t>
                  </w:r>
                  <w:r w:rsidRPr="00066416">
                    <w:t>"Cuore a cuore", Città nuova Editrice, 2002</w:t>
                  </w:r>
                  <w:r>
                    <w:t xml:space="preserve"> </w:t>
                  </w:r>
                  <w:r w:rsidRPr="00066416">
                    <w:t>).</w:t>
                  </w:r>
                </w:p>
                <w:p w:rsidR="00E963B1" w:rsidRPr="000E1853" w:rsidRDefault="00E963B1" w:rsidP="000E1853">
                  <w:pPr>
                    <w:jc w:val="center"/>
                    <w:rPr>
                      <w:rFonts w:ascii="Trebuchet MS" w:hAnsi="Trebuchet MS"/>
                      <w:sz w:val="12"/>
                      <w:szCs w:val="12"/>
                    </w:rPr>
                  </w:pPr>
                </w:p>
                <w:p w:rsidR="00E963B1" w:rsidRPr="0019525C" w:rsidRDefault="00E963B1" w:rsidP="000E1853">
                  <w:pPr>
                    <w:jc w:val="center"/>
                    <w:rPr>
                      <w:rFonts w:ascii="Trebuchet MS" w:hAnsi="Trebuchet MS"/>
                    </w:rPr>
                  </w:pPr>
                </w:p>
              </w:txbxContent>
            </v:textbox>
          </v:shape>
        </w:pict>
      </w:r>
    </w:p>
    <w:sectPr w:rsidR="00E963B1" w:rsidSect="00D7005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oNotTrackMoves/>
  <w:defaultTabStop w:val="708"/>
  <w:hyphenationZone w:val="283"/>
  <w:drawingGridHorizontalSpacing w:val="6"/>
  <w:drawingGridVerticalSpacing w:val="6"/>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46F1E"/>
    <w:rsid w:val="000011FE"/>
    <w:rsid w:val="00005BAB"/>
    <w:rsid w:val="00022A42"/>
    <w:rsid w:val="00027D4F"/>
    <w:rsid w:val="000346A7"/>
    <w:rsid w:val="000363DB"/>
    <w:rsid w:val="000539C0"/>
    <w:rsid w:val="000565ED"/>
    <w:rsid w:val="000653E2"/>
    <w:rsid w:val="00066416"/>
    <w:rsid w:val="00074C0C"/>
    <w:rsid w:val="00090E04"/>
    <w:rsid w:val="000959E8"/>
    <w:rsid w:val="000A3C39"/>
    <w:rsid w:val="000B0EFE"/>
    <w:rsid w:val="000B17DE"/>
    <w:rsid w:val="000B363A"/>
    <w:rsid w:val="000B49C1"/>
    <w:rsid w:val="000B7240"/>
    <w:rsid w:val="000B7DC1"/>
    <w:rsid w:val="000C2FF2"/>
    <w:rsid w:val="000D02A2"/>
    <w:rsid w:val="000D34E4"/>
    <w:rsid w:val="000D731D"/>
    <w:rsid w:val="000D7595"/>
    <w:rsid w:val="000E1853"/>
    <w:rsid w:val="000E2C43"/>
    <w:rsid w:val="000F09F8"/>
    <w:rsid w:val="000F2DEC"/>
    <w:rsid w:val="000F33A3"/>
    <w:rsid w:val="000F3F9D"/>
    <w:rsid w:val="00101418"/>
    <w:rsid w:val="00115CC8"/>
    <w:rsid w:val="00116181"/>
    <w:rsid w:val="00116414"/>
    <w:rsid w:val="00121818"/>
    <w:rsid w:val="0014354F"/>
    <w:rsid w:val="001541DB"/>
    <w:rsid w:val="00166228"/>
    <w:rsid w:val="001737FD"/>
    <w:rsid w:val="00183F92"/>
    <w:rsid w:val="0018724B"/>
    <w:rsid w:val="0018744D"/>
    <w:rsid w:val="00193137"/>
    <w:rsid w:val="0019525C"/>
    <w:rsid w:val="001A01A9"/>
    <w:rsid w:val="001A624E"/>
    <w:rsid w:val="001A6D0E"/>
    <w:rsid w:val="001A6EBA"/>
    <w:rsid w:val="001B222F"/>
    <w:rsid w:val="001C356B"/>
    <w:rsid w:val="001C666B"/>
    <w:rsid w:val="001C7E74"/>
    <w:rsid w:val="001D45CE"/>
    <w:rsid w:val="001D66EE"/>
    <w:rsid w:val="001E28D5"/>
    <w:rsid w:val="001F42EE"/>
    <w:rsid w:val="00214BFF"/>
    <w:rsid w:val="00220503"/>
    <w:rsid w:val="00243D3F"/>
    <w:rsid w:val="002458FC"/>
    <w:rsid w:val="00257B38"/>
    <w:rsid w:val="002608C1"/>
    <w:rsid w:val="002621F9"/>
    <w:rsid w:val="0028410A"/>
    <w:rsid w:val="00284236"/>
    <w:rsid w:val="00284C33"/>
    <w:rsid w:val="00291240"/>
    <w:rsid w:val="002978A2"/>
    <w:rsid w:val="002B1FD4"/>
    <w:rsid w:val="002B3594"/>
    <w:rsid w:val="002C2095"/>
    <w:rsid w:val="002C36AA"/>
    <w:rsid w:val="002C43F0"/>
    <w:rsid w:val="002D7A16"/>
    <w:rsid w:val="002E3D2C"/>
    <w:rsid w:val="002F4847"/>
    <w:rsid w:val="002F757D"/>
    <w:rsid w:val="00302ADC"/>
    <w:rsid w:val="003120A3"/>
    <w:rsid w:val="00317347"/>
    <w:rsid w:val="0032683B"/>
    <w:rsid w:val="00333B8A"/>
    <w:rsid w:val="0035018E"/>
    <w:rsid w:val="00352301"/>
    <w:rsid w:val="0036752A"/>
    <w:rsid w:val="00371F1B"/>
    <w:rsid w:val="0038142F"/>
    <w:rsid w:val="00383683"/>
    <w:rsid w:val="00385604"/>
    <w:rsid w:val="00394902"/>
    <w:rsid w:val="003A1460"/>
    <w:rsid w:val="003B62C2"/>
    <w:rsid w:val="003B7675"/>
    <w:rsid w:val="003C609A"/>
    <w:rsid w:val="003D0D74"/>
    <w:rsid w:val="003D4CBA"/>
    <w:rsid w:val="003D6611"/>
    <w:rsid w:val="003F3FBE"/>
    <w:rsid w:val="004001F6"/>
    <w:rsid w:val="00400C46"/>
    <w:rsid w:val="00405792"/>
    <w:rsid w:val="00411A97"/>
    <w:rsid w:val="0041613D"/>
    <w:rsid w:val="00421070"/>
    <w:rsid w:val="00424562"/>
    <w:rsid w:val="00426A7C"/>
    <w:rsid w:val="00443CE9"/>
    <w:rsid w:val="00446A29"/>
    <w:rsid w:val="0044751A"/>
    <w:rsid w:val="0045193A"/>
    <w:rsid w:val="0045648C"/>
    <w:rsid w:val="00460CB7"/>
    <w:rsid w:val="0046156F"/>
    <w:rsid w:val="00464C85"/>
    <w:rsid w:val="00476E22"/>
    <w:rsid w:val="004914C0"/>
    <w:rsid w:val="00494344"/>
    <w:rsid w:val="004960D2"/>
    <w:rsid w:val="004A0234"/>
    <w:rsid w:val="004A11B2"/>
    <w:rsid w:val="004A384B"/>
    <w:rsid w:val="004A413F"/>
    <w:rsid w:val="004A5543"/>
    <w:rsid w:val="004B03D1"/>
    <w:rsid w:val="004C385E"/>
    <w:rsid w:val="004C46A3"/>
    <w:rsid w:val="004D447C"/>
    <w:rsid w:val="004E1F59"/>
    <w:rsid w:val="004E4134"/>
    <w:rsid w:val="004E7D40"/>
    <w:rsid w:val="004F73E7"/>
    <w:rsid w:val="005013B6"/>
    <w:rsid w:val="00510B22"/>
    <w:rsid w:val="00514AC9"/>
    <w:rsid w:val="00517F84"/>
    <w:rsid w:val="005250F1"/>
    <w:rsid w:val="00525BFB"/>
    <w:rsid w:val="00525EF4"/>
    <w:rsid w:val="005410AA"/>
    <w:rsid w:val="00542508"/>
    <w:rsid w:val="005472FD"/>
    <w:rsid w:val="005753C0"/>
    <w:rsid w:val="005834D3"/>
    <w:rsid w:val="005A1E9C"/>
    <w:rsid w:val="005B06FD"/>
    <w:rsid w:val="005B49F3"/>
    <w:rsid w:val="005B4A2A"/>
    <w:rsid w:val="005C35CD"/>
    <w:rsid w:val="005C56C0"/>
    <w:rsid w:val="005D56CF"/>
    <w:rsid w:val="005D6CB6"/>
    <w:rsid w:val="005E1C6C"/>
    <w:rsid w:val="005E21FA"/>
    <w:rsid w:val="005E747C"/>
    <w:rsid w:val="005E7848"/>
    <w:rsid w:val="005F06C9"/>
    <w:rsid w:val="005F0859"/>
    <w:rsid w:val="005F307E"/>
    <w:rsid w:val="00601B48"/>
    <w:rsid w:val="00602A86"/>
    <w:rsid w:val="006079E8"/>
    <w:rsid w:val="00613DB7"/>
    <w:rsid w:val="00617004"/>
    <w:rsid w:val="00617442"/>
    <w:rsid w:val="006242C6"/>
    <w:rsid w:val="006252BF"/>
    <w:rsid w:val="0062619F"/>
    <w:rsid w:val="00631772"/>
    <w:rsid w:val="00635A29"/>
    <w:rsid w:val="00636D7C"/>
    <w:rsid w:val="00642ED1"/>
    <w:rsid w:val="006438B4"/>
    <w:rsid w:val="006438C0"/>
    <w:rsid w:val="00646727"/>
    <w:rsid w:val="0065150A"/>
    <w:rsid w:val="00657CF0"/>
    <w:rsid w:val="006662B6"/>
    <w:rsid w:val="00674B8C"/>
    <w:rsid w:val="0067673E"/>
    <w:rsid w:val="006823FF"/>
    <w:rsid w:val="00685CA4"/>
    <w:rsid w:val="00686796"/>
    <w:rsid w:val="006916D3"/>
    <w:rsid w:val="006A03F7"/>
    <w:rsid w:val="006A4D88"/>
    <w:rsid w:val="006A6C80"/>
    <w:rsid w:val="006B419D"/>
    <w:rsid w:val="006B4B59"/>
    <w:rsid w:val="006C0029"/>
    <w:rsid w:val="006C78CB"/>
    <w:rsid w:val="006D6A99"/>
    <w:rsid w:val="006E548F"/>
    <w:rsid w:val="006F4ECF"/>
    <w:rsid w:val="006F63C8"/>
    <w:rsid w:val="006F7A83"/>
    <w:rsid w:val="007003CB"/>
    <w:rsid w:val="00700A00"/>
    <w:rsid w:val="00706A12"/>
    <w:rsid w:val="007162CA"/>
    <w:rsid w:val="00716E15"/>
    <w:rsid w:val="007239B7"/>
    <w:rsid w:val="00725A90"/>
    <w:rsid w:val="007305C8"/>
    <w:rsid w:val="007370B8"/>
    <w:rsid w:val="007374D5"/>
    <w:rsid w:val="0074025E"/>
    <w:rsid w:val="00742C00"/>
    <w:rsid w:val="00744510"/>
    <w:rsid w:val="007760FE"/>
    <w:rsid w:val="007816E6"/>
    <w:rsid w:val="007859BC"/>
    <w:rsid w:val="00791627"/>
    <w:rsid w:val="00792CB3"/>
    <w:rsid w:val="00794E4D"/>
    <w:rsid w:val="00796B05"/>
    <w:rsid w:val="007978BD"/>
    <w:rsid w:val="007A7786"/>
    <w:rsid w:val="007B1435"/>
    <w:rsid w:val="007C02BB"/>
    <w:rsid w:val="007C0D56"/>
    <w:rsid w:val="007D029C"/>
    <w:rsid w:val="007D07EE"/>
    <w:rsid w:val="007D3501"/>
    <w:rsid w:val="007D3C03"/>
    <w:rsid w:val="007D6AA2"/>
    <w:rsid w:val="007F73AD"/>
    <w:rsid w:val="008063B7"/>
    <w:rsid w:val="0081736D"/>
    <w:rsid w:val="008553F2"/>
    <w:rsid w:val="00860211"/>
    <w:rsid w:val="0086099F"/>
    <w:rsid w:val="00860DB5"/>
    <w:rsid w:val="008664F7"/>
    <w:rsid w:val="00870FC9"/>
    <w:rsid w:val="00871E51"/>
    <w:rsid w:val="00874CC6"/>
    <w:rsid w:val="008776DE"/>
    <w:rsid w:val="00882E7B"/>
    <w:rsid w:val="00884BDF"/>
    <w:rsid w:val="008936FC"/>
    <w:rsid w:val="00896759"/>
    <w:rsid w:val="008A3823"/>
    <w:rsid w:val="008A45EB"/>
    <w:rsid w:val="008A50DF"/>
    <w:rsid w:val="008B4E06"/>
    <w:rsid w:val="008C427C"/>
    <w:rsid w:val="008C69BF"/>
    <w:rsid w:val="008D4C0E"/>
    <w:rsid w:val="008D605E"/>
    <w:rsid w:val="008D70AA"/>
    <w:rsid w:val="008E1A37"/>
    <w:rsid w:val="008E5B9F"/>
    <w:rsid w:val="008F09CA"/>
    <w:rsid w:val="008F635C"/>
    <w:rsid w:val="008F6633"/>
    <w:rsid w:val="0090195C"/>
    <w:rsid w:val="00902205"/>
    <w:rsid w:val="009033FD"/>
    <w:rsid w:val="0090556D"/>
    <w:rsid w:val="0090661E"/>
    <w:rsid w:val="00915A4E"/>
    <w:rsid w:val="00925955"/>
    <w:rsid w:val="00930074"/>
    <w:rsid w:val="00930A13"/>
    <w:rsid w:val="009378A5"/>
    <w:rsid w:val="00940033"/>
    <w:rsid w:val="00946BA6"/>
    <w:rsid w:val="00954F02"/>
    <w:rsid w:val="00956468"/>
    <w:rsid w:val="00961253"/>
    <w:rsid w:val="00963EAD"/>
    <w:rsid w:val="00972449"/>
    <w:rsid w:val="00974F85"/>
    <w:rsid w:val="0097792F"/>
    <w:rsid w:val="00980855"/>
    <w:rsid w:val="00993EAE"/>
    <w:rsid w:val="00997207"/>
    <w:rsid w:val="009A083B"/>
    <w:rsid w:val="009A3819"/>
    <w:rsid w:val="009A3949"/>
    <w:rsid w:val="009A5BF5"/>
    <w:rsid w:val="009A664C"/>
    <w:rsid w:val="009B4C20"/>
    <w:rsid w:val="009B7D5C"/>
    <w:rsid w:val="009C05B2"/>
    <w:rsid w:val="009C187C"/>
    <w:rsid w:val="009C3050"/>
    <w:rsid w:val="009D3BB1"/>
    <w:rsid w:val="009D616D"/>
    <w:rsid w:val="009E3556"/>
    <w:rsid w:val="009E3A7C"/>
    <w:rsid w:val="009F359F"/>
    <w:rsid w:val="009F42D0"/>
    <w:rsid w:val="00A01256"/>
    <w:rsid w:val="00A03208"/>
    <w:rsid w:val="00A1518A"/>
    <w:rsid w:val="00A24973"/>
    <w:rsid w:val="00A3192A"/>
    <w:rsid w:val="00A31EBE"/>
    <w:rsid w:val="00A4224C"/>
    <w:rsid w:val="00A4253F"/>
    <w:rsid w:val="00A459B3"/>
    <w:rsid w:val="00A56899"/>
    <w:rsid w:val="00A75387"/>
    <w:rsid w:val="00A775FA"/>
    <w:rsid w:val="00A803DE"/>
    <w:rsid w:val="00A962F5"/>
    <w:rsid w:val="00AA0693"/>
    <w:rsid w:val="00AB6CDD"/>
    <w:rsid w:val="00AD51B4"/>
    <w:rsid w:val="00AD625E"/>
    <w:rsid w:val="00AE0512"/>
    <w:rsid w:val="00AF2A0E"/>
    <w:rsid w:val="00AF5211"/>
    <w:rsid w:val="00AF6EA0"/>
    <w:rsid w:val="00AF77AC"/>
    <w:rsid w:val="00B0116B"/>
    <w:rsid w:val="00B11E54"/>
    <w:rsid w:val="00B15BF4"/>
    <w:rsid w:val="00B16153"/>
    <w:rsid w:val="00B22AF3"/>
    <w:rsid w:val="00B22C3C"/>
    <w:rsid w:val="00B25F82"/>
    <w:rsid w:val="00B33502"/>
    <w:rsid w:val="00B34897"/>
    <w:rsid w:val="00B362C9"/>
    <w:rsid w:val="00B53BAF"/>
    <w:rsid w:val="00B55362"/>
    <w:rsid w:val="00B60B9F"/>
    <w:rsid w:val="00B719B8"/>
    <w:rsid w:val="00B740A6"/>
    <w:rsid w:val="00B7440D"/>
    <w:rsid w:val="00B7507A"/>
    <w:rsid w:val="00B77CED"/>
    <w:rsid w:val="00B8298F"/>
    <w:rsid w:val="00B82C6A"/>
    <w:rsid w:val="00B93894"/>
    <w:rsid w:val="00B948D9"/>
    <w:rsid w:val="00B95952"/>
    <w:rsid w:val="00BA21B1"/>
    <w:rsid w:val="00BB51FC"/>
    <w:rsid w:val="00BB704D"/>
    <w:rsid w:val="00BC339A"/>
    <w:rsid w:val="00BC3D99"/>
    <w:rsid w:val="00BC6388"/>
    <w:rsid w:val="00BD0AC8"/>
    <w:rsid w:val="00BF3E90"/>
    <w:rsid w:val="00BF5828"/>
    <w:rsid w:val="00C06F4A"/>
    <w:rsid w:val="00C11F9B"/>
    <w:rsid w:val="00C17492"/>
    <w:rsid w:val="00C2710B"/>
    <w:rsid w:val="00C32FCC"/>
    <w:rsid w:val="00C3789A"/>
    <w:rsid w:val="00C46F1E"/>
    <w:rsid w:val="00C5110C"/>
    <w:rsid w:val="00C5416A"/>
    <w:rsid w:val="00C57046"/>
    <w:rsid w:val="00C57E58"/>
    <w:rsid w:val="00C80FDE"/>
    <w:rsid w:val="00C8151D"/>
    <w:rsid w:val="00C956D1"/>
    <w:rsid w:val="00C95C1D"/>
    <w:rsid w:val="00CB4F26"/>
    <w:rsid w:val="00CC2B5B"/>
    <w:rsid w:val="00CC6B4D"/>
    <w:rsid w:val="00CE6F39"/>
    <w:rsid w:val="00CF15F0"/>
    <w:rsid w:val="00CF4032"/>
    <w:rsid w:val="00CF4827"/>
    <w:rsid w:val="00CF66B9"/>
    <w:rsid w:val="00D001FD"/>
    <w:rsid w:val="00D223F3"/>
    <w:rsid w:val="00D249B8"/>
    <w:rsid w:val="00D26B0F"/>
    <w:rsid w:val="00D41D8D"/>
    <w:rsid w:val="00D47B07"/>
    <w:rsid w:val="00D54DE2"/>
    <w:rsid w:val="00D56E86"/>
    <w:rsid w:val="00D6544B"/>
    <w:rsid w:val="00D6653F"/>
    <w:rsid w:val="00D7005F"/>
    <w:rsid w:val="00D70A25"/>
    <w:rsid w:val="00D729D5"/>
    <w:rsid w:val="00D91A8E"/>
    <w:rsid w:val="00D96940"/>
    <w:rsid w:val="00DB6B65"/>
    <w:rsid w:val="00DB7CAA"/>
    <w:rsid w:val="00DC315A"/>
    <w:rsid w:val="00DD4BCA"/>
    <w:rsid w:val="00DD7B2E"/>
    <w:rsid w:val="00DE564C"/>
    <w:rsid w:val="00DF3964"/>
    <w:rsid w:val="00DF7FA6"/>
    <w:rsid w:val="00E00CF1"/>
    <w:rsid w:val="00E136DA"/>
    <w:rsid w:val="00E34A5D"/>
    <w:rsid w:val="00E37333"/>
    <w:rsid w:val="00E41A0E"/>
    <w:rsid w:val="00E44215"/>
    <w:rsid w:val="00E471B9"/>
    <w:rsid w:val="00E54A66"/>
    <w:rsid w:val="00E7072A"/>
    <w:rsid w:val="00E74B7D"/>
    <w:rsid w:val="00E75167"/>
    <w:rsid w:val="00E82D51"/>
    <w:rsid w:val="00E87306"/>
    <w:rsid w:val="00E878FF"/>
    <w:rsid w:val="00E95FC4"/>
    <w:rsid w:val="00E9607A"/>
    <w:rsid w:val="00E963B1"/>
    <w:rsid w:val="00EA42C5"/>
    <w:rsid w:val="00EA79D9"/>
    <w:rsid w:val="00EC24E6"/>
    <w:rsid w:val="00EC69D2"/>
    <w:rsid w:val="00EC7C6E"/>
    <w:rsid w:val="00ED38DF"/>
    <w:rsid w:val="00ED6EC0"/>
    <w:rsid w:val="00EE1C9F"/>
    <w:rsid w:val="00EE3874"/>
    <w:rsid w:val="00EE6EC4"/>
    <w:rsid w:val="00F011DC"/>
    <w:rsid w:val="00F0729D"/>
    <w:rsid w:val="00F14824"/>
    <w:rsid w:val="00F26078"/>
    <w:rsid w:val="00F260D1"/>
    <w:rsid w:val="00F30E80"/>
    <w:rsid w:val="00F31FCD"/>
    <w:rsid w:val="00F36BE0"/>
    <w:rsid w:val="00F4162A"/>
    <w:rsid w:val="00F4312F"/>
    <w:rsid w:val="00F50112"/>
    <w:rsid w:val="00F50F79"/>
    <w:rsid w:val="00F55E98"/>
    <w:rsid w:val="00F6353A"/>
    <w:rsid w:val="00F64A55"/>
    <w:rsid w:val="00F728D8"/>
    <w:rsid w:val="00F8359B"/>
    <w:rsid w:val="00F914F6"/>
    <w:rsid w:val="00F95EEF"/>
    <w:rsid w:val="00FB63AD"/>
    <w:rsid w:val="00FC3322"/>
    <w:rsid w:val="00FE1219"/>
    <w:rsid w:val="00FE7C09"/>
    <w:rsid w:val="00FF114B"/>
    <w:rsid w:val="00FF405B"/>
    <w:rsid w:val="00FF4967"/>
    <w:rsid w:val="00FF7E76"/>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005F"/>
    <w:rPr>
      <w:sz w:val="24"/>
      <w:szCs w:val="24"/>
    </w:rPr>
  </w:style>
  <w:style w:type="paragraph" w:styleId="Heading1">
    <w:name w:val="heading 1"/>
    <w:basedOn w:val="Normal"/>
    <w:next w:val="Normal"/>
    <w:link w:val="Heading1Char"/>
    <w:uiPriority w:val="9"/>
    <w:qFormat/>
    <w:rsid w:val="00E87306"/>
    <w:pPr>
      <w:keepNext/>
      <w:tabs>
        <w:tab w:val="left" w:pos="13186"/>
      </w:tabs>
      <w:autoSpaceDE w:val="0"/>
      <w:autoSpaceDN w:val="0"/>
      <w:adjustRightInd w:val="0"/>
      <w:ind w:right="300"/>
      <w:jc w:val="center"/>
      <w:outlineLvl w:val="0"/>
    </w:pPr>
    <w:rPr>
      <w:rFonts w:ascii="Comic Sans MS" w:hAnsi="Comic Sans MS"/>
      <w:b/>
      <w:bCs/>
      <w:i/>
      <w:iCs/>
      <w:spacing w:val="-40"/>
      <w:sz w:val="72"/>
      <w:szCs w:val="7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0929"/>
    <w:rPr>
      <w:rFonts w:asciiTheme="majorHAnsi" w:eastAsiaTheme="majorEastAsia" w:hAnsiTheme="majorHAnsi" w:cstheme="majorBidi"/>
      <w:b/>
      <w:bCs/>
      <w:kern w:val="32"/>
      <w:sz w:val="32"/>
      <w:szCs w:val="32"/>
    </w:rPr>
  </w:style>
  <w:style w:type="paragraph" w:customStyle="1" w:styleId="91F8CE1C1D1E1F7F1B0">
    <w:name w:val="91F8CE1C1D1E1F7F1B0"/>
    <w:rsid w:val="00B16153"/>
    <w:pPr>
      <w:autoSpaceDE w:val="0"/>
      <w:autoSpaceDN w:val="0"/>
      <w:adjustRightInd w:val="0"/>
    </w:pPr>
    <w:rPr>
      <w:sz w:val="24"/>
      <w:szCs w:val="24"/>
    </w:rPr>
  </w:style>
  <w:style w:type="paragraph" w:styleId="NormalWeb">
    <w:name w:val="Normal (Web)"/>
    <w:basedOn w:val="Normal"/>
    <w:uiPriority w:val="99"/>
    <w:rsid w:val="00725A90"/>
    <w:pPr>
      <w:spacing w:before="100" w:beforeAutospacing="1" w:after="100" w:afterAutospacing="1"/>
    </w:pPr>
  </w:style>
  <w:style w:type="character" w:customStyle="1" w:styleId="il">
    <w:name w:val="il"/>
    <w:basedOn w:val="DefaultParagraphFont"/>
    <w:rsid w:val="0045648C"/>
    <w:rPr>
      <w:rFonts w:cs="Times New Roman"/>
    </w:rPr>
  </w:style>
  <w:style w:type="character" w:customStyle="1" w:styleId="arttitre1">
    <w:name w:val="art_titre1"/>
    <w:basedOn w:val="DefaultParagraphFont"/>
    <w:rsid w:val="00383683"/>
    <w:rPr>
      <w:rFonts w:ascii="Arial" w:hAnsi="Arial" w:cs="Arial"/>
      <w:b/>
      <w:bCs/>
      <w:color w:val="B33829"/>
      <w:sz w:val="28"/>
      <w:szCs w:val="28"/>
      <w:u w:val="none"/>
      <w:effect w:val="none"/>
    </w:rPr>
  </w:style>
  <w:style w:type="character" w:customStyle="1" w:styleId="hascaption">
    <w:name w:val="hascaption"/>
    <w:basedOn w:val="DefaultParagraphFont"/>
    <w:rsid w:val="00617442"/>
    <w:rPr>
      <w:rFonts w:cs="Times New Roman"/>
    </w:rPr>
  </w:style>
  <w:style w:type="character" w:customStyle="1" w:styleId="textexposedshow">
    <w:name w:val="text_exposed_show"/>
    <w:basedOn w:val="DefaultParagraphFont"/>
    <w:rsid w:val="0061744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2120</TotalTime>
  <Pages>0</Pages>
  <Words>0</Words>
  <Characters>0</Characters>
  <Application>Microsoft Office Outlook</Application>
  <DocSecurity>0</DocSecurity>
  <Lines>0</Lines>
  <Paragraphs>0</Paragraphs>
  <ScaleCrop>false</ScaleCrop>
  <Company>Professional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dc:creator>
  <cp:keywords/>
  <dc:description/>
  <cp:lastModifiedBy>Sr. Letizia</cp:lastModifiedBy>
  <cp:revision>8</cp:revision>
  <cp:lastPrinted>2008-10-18T16:57:00Z</cp:lastPrinted>
  <dcterms:created xsi:type="dcterms:W3CDTF">2008-01-19T15:46:00Z</dcterms:created>
  <dcterms:modified xsi:type="dcterms:W3CDTF">2017-06-20T22:43:00Z</dcterms:modified>
</cp:coreProperties>
</file>